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D7110" w14:textId="0546A4D0" w:rsidR="00024312" w:rsidRPr="00D44BB8" w:rsidRDefault="0079362C">
      <w:pPr>
        <w:rPr>
          <w:rFonts w:cs="Arial"/>
        </w:rPr>
      </w:pPr>
      <w:r w:rsidRPr="0079362C">
        <w:rPr>
          <w:noProof/>
        </w:rPr>
        <w:drawing>
          <wp:inline distT="0" distB="0" distL="0" distR="0" wp14:anchorId="481179EF" wp14:editId="6A9A9E97">
            <wp:extent cx="5751195" cy="7488382"/>
            <wp:effectExtent l="0" t="0" r="190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449" cy="749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7684E" w14:textId="77777777" w:rsidR="003C0C59" w:rsidRPr="00D44BB8" w:rsidRDefault="003C0C59" w:rsidP="005864DA">
      <w:pPr>
        <w:ind w:left="567" w:hanging="567"/>
        <w:rPr>
          <w:rFonts w:cs="Arial"/>
          <w:lang w:val="es-MX"/>
        </w:rPr>
      </w:pPr>
    </w:p>
    <w:p w14:paraId="1919249F" w14:textId="77777777" w:rsidR="003C0C59" w:rsidRPr="00D44BB8" w:rsidRDefault="003C0C59" w:rsidP="003C0C59">
      <w:pPr>
        <w:rPr>
          <w:rFonts w:cs="Arial"/>
          <w:lang w:val="es-ES"/>
        </w:rPr>
      </w:pPr>
    </w:p>
    <w:p w14:paraId="749EA8A6" w14:textId="77777777" w:rsidR="00024312" w:rsidRPr="00D44BB8" w:rsidRDefault="00024312" w:rsidP="003C0C59">
      <w:pPr>
        <w:rPr>
          <w:rFonts w:cs="Arial"/>
          <w:lang w:val="es-ES"/>
        </w:rPr>
      </w:pPr>
    </w:p>
    <w:tbl>
      <w:tblPr>
        <w:tblStyle w:val="Captulo8EIA-Fotografa1"/>
        <w:tblpPr w:leftFromText="141" w:rightFromText="141" w:vertAnchor="text" w:horzAnchor="page" w:tblpXSpec="center" w:tblpY="83"/>
        <w:tblW w:w="3803" w:type="pct"/>
        <w:tblLook w:val="04A0" w:firstRow="1" w:lastRow="0" w:firstColumn="1" w:lastColumn="0" w:noHBand="0" w:noVBand="1"/>
      </w:tblPr>
      <w:tblGrid>
        <w:gridCol w:w="2103"/>
        <w:gridCol w:w="4613"/>
      </w:tblGrid>
      <w:tr w:rsidR="00AD45BB" w:rsidRPr="009A5D5D" w14:paraId="45EEF214" w14:textId="77777777" w:rsidTr="00F7044D">
        <w:trPr>
          <w:trHeight w:val="321"/>
        </w:trPr>
        <w:tc>
          <w:tcPr>
            <w:tcW w:w="1566" w:type="pct"/>
            <w:vAlign w:val="center"/>
            <w:hideMark/>
          </w:tcPr>
          <w:p w14:paraId="0665A79F" w14:textId="77777777" w:rsidR="00AD45BB" w:rsidRPr="009A5D5D" w:rsidRDefault="00AD45BB" w:rsidP="00F7044D">
            <w:pPr>
              <w:pStyle w:val="Default"/>
              <w:spacing w:line="256" w:lineRule="auto"/>
              <w:jc w:val="center"/>
              <w:rPr>
                <w:b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b/>
                <w:bCs/>
                <w:color w:val="000000" w:themeColor="text1"/>
                <w:sz w:val="16"/>
                <w:szCs w:val="18"/>
              </w:rPr>
              <w:lastRenderedPageBreak/>
              <w:t>ECUACIÓN PARA DETERMINAR EL TIEMPO</w:t>
            </w:r>
          </w:p>
        </w:tc>
        <w:tc>
          <w:tcPr>
            <w:tcW w:w="3434" w:type="pct"/>
          </w:tcPr>
          <w:p w14:paraId="04DC2341" w14:textId="77777777" w:rsidR="00AD45BB" w:rsidRPr="009A5D5D" w:rsidRDefault="00AD45BB" w:rsidP="00F7044D">
            <w:pPr>
              <w:pStyle w:val="Default"/>
              <w:spacing w:line="256" w:lineRule="auto"/>
              <w:jc w:val="both"/>
              <w:rPr>
                <w:bCs/>
                <w:color w:val="000000" w:themeColor="text1"/>
                <w:sz w:val="16"/>
                <w:szCs w:val="18"/>
              </w:rPr>
            </w:pP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Aplicar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el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siguiente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requerido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en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condiciones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normales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. </w:t>
            </w:r>
          </w:p>
          <w:tbl>
            <w:tblPr>
              <w:tblW w:w="0" w:type="auto"/>
              <w:tblInd w:w="462" w:type="dxa"/>
              <w:tblBorders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00"/>
              <w:gridCol w:w="1207"/>
              <w:gridCol w:w="720"/>
              <w:gridCol w:w="390"/>
            </w:tblGrid>
            <w:tr w:rsidR="00AD45BB" w:rsidRPr="009A5D5D" w14:paraId="24ACFE31" w14:textId="77777777" w:rsidTr="00F7044D">
              <w:trPr>
                <w:cantSplit/>
              </w:trPr>
              <w:tc>
                <w:tcPr>
                  <w:tcW w:w="900" w:type="dxa"/>
                  <w:vMerge w:val="restart"/>
                  <w:vAlign w:val="center"/>
                  <w:hideMark/>
                </w:tcPr>
                <w:p w14:paraId="0C4139B3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 xml:space="preserve">TE = 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4F4DA3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jc w:val="center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N</w:t>
                  </w:r>
                </w:p>
              </w:tc>
              <w:tc>
                <w:tcPr>
                  <w:tcW w:w="720" w:type="dxa"/>
                  <w:vMerge w:val="restart"/>
                  <w:vAlign w:val="center"/>
                  <w:hideMark/>
                </w:tcPr>
                <w:p w14:paraId="2662363D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+</w:t>
                  </w:r>
                </w:p>
              </w:tc>
              <w:tc>
                <w:tcPr>
                  <w:tcW w:w="3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20C79BB4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D</w:t>
                  </w:r>
                </w:p>
              </w:tc>
            </w:tr>
            <w:tr w:rsidR="00AD45BB" w:rsidRPr="009A5D5D" w14:paraId="2DC12380" w14:textId="77777777" w:rsidTr="00F7044D">
              <w:trPr>
                <w:cantSplit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1BA06150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jc w:val="left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C206C9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jc w:val="center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(A) (K)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88B4D39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jc w:val="left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  <w:tc>
                <w:tcPr>
                  <w:tcW w:w="39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331E5574" w14:textId="77777777" w:rsidR="00AD45BB" w:rsidRPr="009A5D5D" w:rsidRDefault="00AD45BB" w:rsidP="00F7044D">
                  <w:pPr>
                    <w:framePr w:hSpace="141" w:wrap="around" w:vAnchor="text" w:hAnchor="page" w:xAlign="center" w:y="83"/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V</w:t>
                  </w:r>
                </w:p>
              </w:tc>
            </w:tr>
          </w:tbl>
          <w:tbl>
            <w:tblPr>
              <w:tblpPr w:leftFromText="141" w:rightFromText="141" w:vertAnchor="text" w:horzAnchor="page" w:tblpX="601" w:tblpY="-162"/>
              <w:tblOverlap w:val="never"/>
              <w:tblW w:w="0" w:type="auto"/>
              <w:tblBorders>
                <w:insideH w:val="single" w:sz="4" w:space="0" w:color="auto"/>
              </w:tblBorders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00"/>
              <w:gridCol w:w="1207"/>
              <w:gridCol w:w="720"/>
              <w:gridCol w:w="391"/>
            </w:tblGrid>
            <w:tr w:rsidR="00AD45BB" w:rsidRPr="009A5D5D" w14:paraId="12C6DA3D" w14:textId="77777777" w:rsidTr="00F7044D">
              <w:trPr>
                <w:cantSplit/>
              </w:trPr>
              <w:tc>
                <w:tcPr>
                  <w:tcW w:w="900" w:type="dxa"/>
                  <w:vMerge w:val="restart"/>
                  <w:vAlign w:val="center"/>
                  <w:hideMark/>
                </w:tcPr>
                <w:p w14:paraId="657BAF9A" w14:textId="77777777" w:rsidR="00AD45BB" w:rsidRPr="009A5D5D" w:rsidRDefault="00AD45BB" w:rsidP="00F7044D">
                  <w:pPr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 xml:space="preserve">TE = 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50C996F" w14:textId="2F2A7220" w:rsidR="00AD45BB" w:rsidRPr="009A5D5D" w:rsidRDefault="00AD45BB" w:rsidP="00F7044D">
                  <w:pPr>
                    <w:spacing w:line="256" w:lineRule="auto"/>
                    <w:jc w:val="center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  <w:tc>
                <w:tcPr>
                  <w:tcW w:w="720" w:type="dxa"/>
                  <w:vMerge w:val="restart"/>
                  <w:vAlign w:val="center"/>
                  <w:hideMark/>
                </w:tcPr>
                <w:p w14:paraId="5F672624" w14:textId="77777777" w:rsidR="00AD45BB" w:rsidRPr="009A5D5D" w:rsidRDefault="00AD45BB" w:rsidP="00F7044D">
                  <w:pPr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+</w:t>
                  </w:r>
                </w:p>
              </w:tc>
              <w:tc>
                <w:tcPr>
                  <w:tcW w:w="3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132F25B9" w14:textId="789A9B65" w:rsidR="00AD45BB" w:rsidRPr="009A5D5D" w:rsidRDefault="00AD45BB" w:rsidP="00F7044D">
                  <w:pPr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</w:tr>
            <w:tr w:rsidR="00AD45BB" w:rsidRPr="009A5D5D" w14:paraId="521C1836" w14:textId="77777777" w:rsidTr="00F7044D">
              <w:trPr>
                <w:cantSplit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71AF1A31" w14:textId="77777777" w:rsidR="00AD45BB" w:rsidRPr="009A5D5D" w:rsidRDefault="00AD45BB" w:rsidP="00F7044D">
                  <w:pPr>
                    <w:spacing w:line="256" w:lineRule="auto"/>
                    <w:jc w:val="left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58CC74E" w14:textId="08FEE338" w:rsidR="00AD45BB" w:rsidRPr="009A5D5D" w:rsidRDefault="00AD45BB" w:rsidP="00F7044D">
                  <w:pPr>
                    <w:spacing w:line="256" w:lineRule="auto"/>
                    <w:jc w:val="center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  <w:r w:rsidRPr="009A5D5D"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  <w:t>() ()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4C6DEC4" w14:textId="77777777" w:rsidR="00AD45BB" w:rsidRPr="009A5D5D" w:rsidRDefault="00AD45BB" w:rsidP="00F7044D">
                  <w:pPr>
                    <w:spacing w:line="256" w:lineRule="auto"/>
                    <w:jc w:val="left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  <w:tc>
                <w:tcPr>
                  <w:tcW w:w="39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3C5CE077" w14:textId="02FEAB07" w:rsidR="00AD45BB" w:rsidRPr="009A5D5D" w:rsidRDefault="00AD45BB" w:rsidP="00F7044D">
                  <w:pPr>
                    <w:spacing w:line="256" w:lineRule="auto"/>
                    <w:rPr>
                      <w:rFonts w:cs="Arial"/>
                      <w:b/>
                      <w:color w:val="000000" w:themeColor="text1"/>
                      <w:sz w:val="16"/>
                      <w:szCs w:val="18"/>
                      <w:lang w:val="es-ES_tradnl"/>
                    </w:rPr>
                  </w:pPr>
                </w:p>
              </w:tc>
            </w:tr>
          </w:tbl>
          <w:p w14:paraId="1AD9A770" w14:textId="77777777" w:rsidR="00AD45BB" w:rsidRPr="009A5D5D" w:rsidRDefault="00AD45BB" w:rsidP="00F7044D">
            <w:pPr>
              <w:spacing w:line="256" w:lineRule="auto"/>
              <w:rPr>
                <w:rFonts w:cs="Arial"/>
                <w:b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 xml:space="preserve">                                               </w:t>
            </w:r>
            <w:r w:rsidRPr="009A5D5D">
              <w:rPr>
                <w:rFonts w:cs="Arial"/>
                <w:b/>
                <w:bCs/>
                <w:color w:val="000000" w:themeColor="text1"/>
                <w:sz w:val="16"/>
                <w:szCs w:val="18"/>
              </w:rPr>
              <w:t>TE = 225 seg</w:t>
            </w:r>
          </w:p>
          <w:p w14:paraId="2AF922AB" w14:textId="77777777" w:rsidR="00AD45BB" w:rsidRPr="009A5D5D" w:rsidRDefault="00AD45BB" w:rsidP="00F7044D">
            <w:pPr>
              <w:rPr>
                <w:rFonts w:cs="Arial"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>TE</w:t>
            </w: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ab/>
              <w:t>= Tiempo de salida en segundos</w:t>
            </w:r>
          </w:p>
          <w:p w14:paraId="32B3CFB1" w14:textId="77777777" w:rsidR="00AD45BB" w:rsidRPr="009A5D5D" w:rsidRDefault="00AD45BB" w:rsidP="00F7044D">
            <w:pPr>
              <w:rPr>
                <w:rFonts w:cs="Arial"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>N</w:t>
            </w: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ab/>
              <w:t>= Numero de colaboradores expuestos</w:t>
            </w:r>
          </w:p>
          <w:p w14:paraId="37337D69" w14:textId="77777777" w:rsidR="00AD45BB" w:rsidRPr="009A5D5D" w:rsidRDefault="00AD45BB" w:rsidP="00F7044D">
            <w:pPr>
              <w:rPr>
                <w:rFonts w:cs="Arial"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>A</w:t>
            </w: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ab/>
              <w:t>= Ancho de salida en metros</w:t>
            </w:r>
          </w:p>
          <w:p w14:paraId="4D5F0341" w14:textId="77777777" w:rsidR="00AD45BB" w:rsidRPr="009A5D5D" w:rsidRDefault="00AD45BB" w:rsidP="00F7044D">
            <w:pPr>
              <w:spacing w:line="257" w:lineRule="auto"/>
              <w:rPr>
                <w:rFonts w:cs="Arial"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>K</w:t>
            </w: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ab/>
              <w:t>= Constante experimental (1.3 personas/ m/seg.)</w:t>
            </w:r>
          </w:p>
          <w:p w14:paraId="510CB3D9" w14:textId="77777777" w:rsidR="00AD45BB" w:rsidRPr="009A5D5D" w:rsidRDefault="00AD45BB" w:rsidP="00F7044D">
            <w:pPr>
              <w:spacing w:line="257" w:lineRule="auto"/>
              <w:rPr>
                <w:rFonts w:cs="Arial"/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>D</w:t>
            </w:r>
            <w:r w:rsidRPr="009A5D5D">
              <w:rPr>
                <w:rFonts w:cs="Arial"/>
                <w:bCs/>
                <w:color w:val="000000" w:themeColor="text1"/>
                <w:sz w:val="16"/>
                <w:szCs w:val="18"/>
              </w:rPr>
              <w:tab/>
              <w:t>= Distancia total de recorrido por evacuación en metros</w:t>
            </w:r>
          </w:p>
          <w:p w14:paraId="6F5C6080" w14:textId="77777777" w:rsidR="00AD45BB" w:rsidRPr="009A5D5D" w:rsidRDefault="00AD45BB" w:rsidP="00F7044D">
            <w:pPr>
              <w:pStyle w:val="Default"/>
              <w:spacing w:line="256" w:lineRule="auto"/>
              <w:jc w:val="both"/>
              <w:rPr>
                <w:bCs/>
                <w:color w:val="000000" w:themeColor="text1"/>
                <w:sz w:val="16"/>
                <w:szCs w:val="18"/>
              </w:rPr>
            </w:pPr>
            <w:r w:rsidRPr="009A5D5D">
              <w:rPr>
                <w:bCs/>
                <w:color w:val="000000" w:themeColor="text1"/>
                <w:sz w:val="16"/>
                <w:szCs w:val="18"/>
              </w:rPr>
              <w:t>V</w:t>
            </w:r>
            <w:r w:rsidRPr="009A5D5D">
              <w:rPr>
                <w:bCs/>
                <w:color w:val="000000" w:themeColor="text1"/>
                <w:sz w:val="16"/>
                <w:szCs w:val="18"/>
              </w:rPr>
              <w:tab/>
              <w:t xml:space="preserve">=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Velocidad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de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desplazamiento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 xml:space="preserve"> (0.6 m/seg.) horizontal - (0.4 m/seg.) </w:t>
            </w:r>
            <w:proofErr w:type="spellStart"/>
            <w:r w:rsidRPr="009A5D5D">
              <w:rPr>
                <w:bCs/>
                <w:color w:val="000000" w:themeColor="text1"/>
                <w:sz w:val="16"/>
                <w:szCs w:val="18"/>
              </w:rPr>
              <w:t>Escaleras</w:t>
            </w:r>
            <w:proofErr w:type="spellEnd"/>
            <w:r w:rsidRPr="009A5D5D">
              <w:rPr>
                <w:bCs/>
                <w:color w:val="000000" w:themeColor="text1"/>
                <w:sz w:val="16"/>
                <w:szCs w:val="18"/>
              </w:rPr>
              <w:t>.</w:t>
            </w:r>
          </w:p>
        </w:tc>
      </w:tr>
    </w:tbl>
    <w:p w14:paraId="2BD097C6" w14:textId="77777777" w:rsidR="003F2149" w:rsidRPr="00D44BB8" w:rsidRDefault="003F2149" w:rsidP="003C0C59">
      <w:pPr>
        <w:rPr>
          <w:rFonts w:cs="Arial"/>
          <w:lang w:val="es-ES"/>
        </w:rPr>
      </w:pPr>
    </w:p>
    <w:p w14:paraId="545AC840" w14:textId="77777777" w:rsidR="00717C39" w:rsidRPr="00D44BB8" w:rsidRDefault="00717C39" w:rsidP="00717C39">
      <w:pPr>
        <w:rPr>
          <w:rFonts w:cs="Arial"/>
          <w:lang w:val="es-ES"/>
        </w:rPr>
      </w:pPr>
    </w:p>
    <w:p w14:paraId="34612192" w14:textId="77777777" w:rsidR="002979D6" w:rsidRPr="002979D6" w:rsidRDefault="002979D6" w:rsidP="002979D6">
      <w:pPr>
        <w:rPr>
          <w:rFonts w:cs="Arial"/>
          <w:lang w:val="es-ES"/>
        </w:rPr>
      </w:pPr>
    </w:p>
    <w:p w14:paraId="1BE26BF2" w14:textId="30989526" w:rsidR="002979D6" w:rsidRDefault="002979D6" w:rsidP="002979D6">
      <w:pPr>
        <w:tabs>
          <w:tab w:val="left" w:pos="2630"/>
        </w:tabs>
        <w:rPr>
          <w:rFonts w:cs="Arial"/>
          <w:lang w:val="es-ES"/>
        </w:rPr>
      </w:pPr>
      <w:bookmarkStart w:id="0" w:name="_GoBack"/>
      <w:r>
        <w:rPr>
          <w:rFonts w:cs="Arial"/>
          <w:lang w:val="es-ES"/>
        </w:rPr>
        <w:tab/>
      </w:r>
      <w:bookmarkEnd w:id="0"/>
    </w:p>
    <w:sectPr w:rsidR="002979D6" w:rsidSect="00717C39">
      <w:headerReference w:type="default" r:id="rId9"/>
      <w:footerReference w:type="default" r:id="rId10"/>
      <w:type w:val="nextColumn"/>
      <w:pgSz w:w="12242" w:h="15842" w:code="1"/>
      <w:pgMar w:top="1701" w:right="1701" w:bottom="1134" w:left="1701" w:header="567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E3251" w14:textId="77777777" w:rsidR="00AC46BF" w:rsidRDefault="00AC46BF">
      <w:r>
        <w:separator/>
      </w:r>
    </w:p>
  </w:endnote>
  <w:endnote w:type="continuationSeparator" w:id="0">
    <w:p w14:paraId="6360B65B" w14:textId="77777777" w:rsidR="00AC46BF" w:rsidRDefault="00AC4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egrita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quare721 Cn BT">
    <w:charset w:val="00"/>
    <w:family w:val="swiss"/>
    <w:pitch w:val="variable"/>
    <w:sig w:usb0="800000AF" w:usb1="1000204A" w:usb2="00000000" w:usb3="00000000" w:csb0="0000001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Souvenir Lt BT">
    <w:charset w:val="00"/>
    <w:family w:val="roman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F8B9" w14:textId="77777777" w:rsidR="002979D6" w:rsidRPr="00476327" w:rsidRDefault="002979D6" w:rsidP="00476327">
    <w:pPr>
      <w:pStyle w:val="Piedepgina"/>
      <w:jc w:val="both"/>
      <w:rPr>
        <w:sz w:val="20"/>
      </w:rPr>
    </w:pPr>
  </w:p>
  <w:tbl>
    <w:tblPr>
      <w:tblW w:w="4928" w:type="pct"/>
      <w:jc w:val="center"/>
      <w:tblBorders>
        <w:top w:val="double" w:sz="4" w:space="0" w:color="17365D"/>
      </w:tblBorders>
      <w:tblLook w:val="04A0" w:firstRow="1" w:lastRow="0" w:firstColumn="1" w:lastColumn="0" w:noHBand="0" w:noVBand="1"/>
    </w:tblPr>
    <w:tblGrid>
      <w:gridCol w:w="7579"/>
      <w:gridCol w:w="1134"/>
    </w:tblGrid>
    <w:tr w:rsidR="002979D6" w:rsidRPr="006E07F9" w14:paraId="530C3C18" w14:textId="77777777" w:rsidTr="002979D6">
      <w:trPr>
        <w:trHeight w:val="415"/>
        <w:jc w:val="center"/>
      </w:trPr>
      <w:tc>
        <w:tcPr>
          <w:tcW w:w="4349" w:type="pct"/>
          <w:vAlign w:val="center"/>
        </w:tcPr>
        <w:p w14:paraId="0ACFFCB0" w14:textId="77777777" w:rsidR="002979D6" w:rsidRPr="006E07F9" w:rsidRDefault="002979D6" w:rsidP="00717C39">
          <w:pPr>
            <w:rPr>
              <w:rFonts w:eastAsia="Calibri" w:cs="Arial"/>
              <w:b/>
              <w:sz w:val="16"/>
              <w:szCs w:val="18"/>
            </w:rPr>
          </w:pPr>
        </w:p>
      </w:tc>
      <w:tc>
        <w:tcPr>
          <w:tcW w:w="651" w:type="pct"/>
          <w:vAlign w:val="center"/>
        </w:tcPr>
        <w:p w14:paraId="681D9C90" w14:textId="77777777" w:rsidR="002979D6" w:rsidRPr="006E07F9" w:rsidRDefault="002979D6" w:rsidP="00717C39">
          <w:pPr>
            <w:jc w:val="right"/>
            <w:rPr>
              <w:rFonts w:eastAsia="Calibri" w:cs="Arial"/>
              <w:b/>
              <w:sz w:val="16"/>
              <w:szCs w:val="16"/>
            </w:rPr>
          </w:pPr>
          <w:r w:rsidRPr="006E07F9">
            <w:rPr>
              <w:rFonts w:eastAsia="Calibri" w:cs="Arial"/>
              <w:b/>
              <w:sz w:val="16"/>
              <w:szCs w:val="16"/>
            </w:rPr>
            <w:t xml:space="preserve">Pág. 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begin"/>
          </w:r>
          <w:r w:rsidRPr="006E07F9">
            <w:rPr>
              <w:rFonts w:eastAsia="Calibri" w:cs="Arial"/>
              <w:b/>
              <w:sz w:val="16"/>
              <w:szCs w:val="16"/>
            </w:rPr>
            <w:instrText xml:space="preserve"> PAGE </w:instrTex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separate"/>
          </w:r>
          <w:r w:rsidRPr="006E07F9">
            <w:rPr>
              <w:rFonts w:eastAsia="Calibri" w:cs="Arial"/>
              <w:b/>
              <w:noProof/>
              <w:sz w:val="16"/>
              <w:szCs w:val="16"/>
            </w:rPr>
            <w:t>5</w:t>
          </w:r>
          <w:r w:rsidRPr="006E07F9">
            <w:rPr>
              <w:rFonts w:eastAsia="Calibri" w:cs="Arial"/>
              <w:b/>
              <w:sz w:val="16"/>
              <w:szCs w:val="16"/>
            </w:rPr>
            <w:fldChar w:fldCharType="end"/>
          </w:r>
        </w:p>
      </w:tc>
    </w:tr>
  </w:tbl>
  <w:p w14:paraId="0D1B6A0C" w14:textId="77777777" w:rsidR="002979D6" w:rsidRPr="00476327" w:rsidRDefault="002979D6" w:rsidP="00476327">
    <w:pPr>
      <w:pStyle w:val="Piedepgin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904A2" w14:textId="77777777" w:rsidR="00AC46BF" w:rsidRDefault="00AC46BF">
      <w:r>
        <w:separator/>
      </w:r>
    </w:p>
  </w:footnote>
  <w:footnote w:type="continuationSeparator" w:id="0">
    <w:p w14:paraId="20FD6BC1" w14:textId="77777777" w:rsidR="00AC46BF" w:rsidRDefault="00AC4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3246C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right"/>
      <w:rPr>
        <w:rFonts w:ascii="Berylium" w:eastAsia="Calibri" w:hAnsi="Berylium"/>
        <w:b/>
        <w:iCs/>
        <w:sz w:val="22"/>
        <w:lang w:val="es-ES"/>
      </w:rPr>
    </w:pPr>
    <w:r w:rsidRPr="00482619">
      <w:rPr>
        <w:noProof/>
      </w:rPr>
      <w:drawing>
        <wp:anchor distT="0" distB="0" distL="114300" distR="114300" simplePos="0" relativeHeight="251664384" behindDoc="1" locked="0" layoutInCell="1" allowOverlap="1" wp14:anchorId="1A1B418C" wp14:editId="22AE5155">
          <wp:simplePos x="0" y="0"/>
          <wp:positionH relativeFrom="column">
            <wp:posOffset>-622935</wp:posOffset>
          </wp:positionH>
          <wp:positionV relativeFrom="paragraph">
            <wp:posOffset>-249555</wp:posOffset>
          </wp:positionV>
          <wp:extent cx="2047875" cy="676098"/>
          <wp:effectExtent l="0" t="0" r="0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76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2619">
      <w:rPr>
        <w:rFonts w:ascii="Berylium" w:eastAsia="Calibri" w:hAnsi="Berylium"/>
        <w:bCs/>
        <w:iCs/>
        <w:sz w:val="22"/>
      </w:rPr>
      <w:t xml:space="preserve">Consejo Superior de la Judicatura                                </w:t>
    </w:r>
    <w:r w:rsidRPr="00482619">
      <w:rPr>
        <w:rFonts w:ascii="Berylium" w:eastAsia="Calibri" w:hAnsi="Berylium"/>
        <w:b/>
        <w:iCs/>
        <w:sz w:val="28"/>
        <w:szCs w:val="32"/>
      </w:rPr>
      <w:t>SIGCMA</w:t>
    </w:r>
  </w:p>
  <w:p w14:paraId="43790ADE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Dirección Ejecutiva de Administración Judicial</w:t>
    </w:r>
  </w:p>
  <w:p w14:paraId="15A2B301" w14:textId="77777777" w:rsidR="00482619" w:rsidRPr="00482619" w:rsidRDefault="00482619" w:rsidP="00482619">
    <w:pPr>
      <w:tabs>
        <w:tab w:val="center" w:pos="4320"/>
        <w:tab w:val="center" w:pos="4419"/>
        <w:tab w:val="right" w:pos="8640"/>
        <w:tab w:val="right" w:pos="8838"/>
      </w:tabs>
      <w:jc w:val="center"/>
      <w:rPr>
        <w:rFonts w:ascii="Berylium" w:eastAsia="Calibri" w:hAnsi="Berylium"/>
        <w:bCs/>
        <w:iCs/>
        <w:sz w:val="22"/>
      </w:rPr>
    </w:pPr>
    <w:r w:rsidRPr="00482619">
      <w:rPr>
        <w:rFonts w:ascii="Berylium" w:eastAsia="Calibri" w:hAnsi="Berylium"/>
        <w:bCs/>
        <w:iCs/>
        <w:sz w:val="22"/>
      </w:rPr>
      <w:t>Sistema de Gestión de Seguridad y Salud en el Trabajo (SG-SST)</w:t>
    </w:r>
  </w:p>
  <w:p w14:paraId="1DB9E45D" w14:textId="77777777" w:rsidR="00482619" w:rsidRPr="00482619" w:rsidRDefault="00482619" w:rsidP="00482619">
    <w:pPr>
      <w:tabs>
        <w:tab w:val="center" w:pos="4252"/>
        <w:tab w:val="right" w:pos="8504"/>
      </w:tabs>
      <w:jc w:val="center"/>
    </w:pPr>
  </w:p>
  <w:p w14:paraId="7F7A83B2" w14:textId="77777777" w:rsidR="00482619" w:rsidRPr="00482619" w:rsidRDefault="00482619" w:rsidP="00482619">
    <w:pPr>
      <w:tabs>
        <w:tab w:val="center" w:pos="4252"/>
        <w:tab w:val="right" w:pos="8504"/>
      </w:tabs>
      <w:spacing w:before="40" w:after="40"/>
      <w:jc w:val="center"/>
      <w:rPr>
        <w:rFonts w:cs="Arial"/>
      </w:rPr>
    </w:pPr>
  </w:p>
  <w:p w14:paraId="403BF03E" w14:textId="77777777" w:rsidR="002979D6" w:rsidRPr="00B00081" w:rsidRDefault="002979D6" w:rsidP="00D44BB8">
    <w:pPr>
      <w:pStyle w:val="Encabezado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34A66"/>
    <w:multiLevelType w:val="hybridMultilevel"/>
    <w:tmpl w:val="DBC4718E"/>
    <w:name w:val="Título 322"/>
    <w:lvl w:ilvl="0" w:tplc="2A2C4D8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173838E6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363CE71A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7B4CB2F8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6FBA9422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4A120FAA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4EEE594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44641914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8C2CF72A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 w15:restartNumberingAfterBreak="0">
    <w:nsid w:val="0D301589"/>
    <w:multiLevelType w:val="hybridMultilevel"/>
    <w:tmpl w:val="DCF42070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22CA"/>
    <w:multiLevelType w:val="hybridMultilevel"/>
    <w:tmpl w:val="8168EAFA"/>
    <w:lvl w:ilvl="0" w:tplc="60447C72">
      <w:start w:val="1"/>
      <w:numFmt w:val="bullet"/>
      <w:pStyle w:val="Vieta2"/>
      <w:lvlText w:val="♦"/>
      <w:lvlJc w:val="left"/>
      <w:pPr>
        <w:ind w:left="927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C36E7"/>
    <w:multiLevelType w:val="multilevel"/>
    <w:tmpl w:val="0066952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A209E7"/>
    <w:multiLevelType w:val="multilevel"/>
    <w:tmpl w:val="1E6C80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974A89"/>
    <w:multiLevelType w:val="hybridMultilevel"/>
    <w:tmpl w:val="3906EA52"/>
    <w:lvl w:ilvl="0" w:tplc="F54C0C6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44725"/>
    <w:multiLevelType w:val="hybridMultilevel"/>
    <w:tmpl w:val="6D7811BE"/>
    <w:lvl w:ilvl="0" w:tplc="14F20396">
      <w:start w:val="1"/>
      <w:numFmt w:val="decimal"/>
      <w:pStyle w:val="FIGURASS"/>
      <w:suff w:val="space"/>
      <w:lvlText w:val="Figura %1"/>
      <w:lvlJc w:val="center"/>
      <w:pPr>
        <w:ind w:left="4897" w:hanging="360"/>
      </w:pPr>
      <w:rPr>
        <w:rFonts w:ascii="Arial Negrita" w:hAnsi="Arial Negrita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C32"/>
    <w:multiLevelType w:val="hybridMultilevel"/>
    <w:tmpl w:val="BB2AE4F8"/>
    <w:lvl w:ilvl="0" w:tplc="AA10A170">
      <w:start w:val="1"/>
      <w:numFmt w:val="decimal"/>
      <w:pStyle w:val="TABLASS"/>
      <w:suff w:val="space"/>
      <w:lvlText w:val="Tabla %1"/>
      <w:lvlJc w:val="center"/>
      <w:pPr>
        <w:ind w:left="720" w:hanging="360"/>
      </w:pPr>
      <w:rPr>
        <w:rFonts w:ascii="Arial" w:hAnsi="Arial" w:cs="Arial" w:hint="default"/>
        <w:b/>
        <w:i w:val="0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77F2F"/>
    <w:multiLevelType w:val="hybridMultilevel"/>
    <w:tmpl w:val="44FE1D82"/>
    <w:lvl w:ilvl="0" w:tplc="DAFA225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66485"/>
    <w:multiLevelType w:val="hybridMultilevel"/>
    <w:tmpl w:val="FEF80F24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860B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1" w15:restartNumberingAfterBreak="0">
    <w:nsid w:val="276637B1"/>
    <w:multiLevelType w:val="multilevel"/>
    <w:tmpl w:val="79F4EEEA"/>
    <w:name w:val="Título 32"/>
    <w:lvl w:ilvl="0">
      <w:start w:val="4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lang w:val="es-ES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8405EDD"/>
    <w:multiLevelType w:val="hybridMultilevel"/>
    <w:tmpl w:val="193A0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5113"/>
    <w:multiLevelType w:val="hybridMultilevel"/>
    <w:tmpl w:val="2F0C5CB8"/>
    <w:lvl w:ilvl="0" w:tplc="5C48C8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15B2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2D4C03A0"/>
    <w:multiLevelType w:val="hybridMultilevel"/>
    <w:tmpl w:val="5B763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F5DC3"/>
    <w:multiLevelType w:val="hybridMultilevel"/>
    <w:tmpl w:val="A5505DF8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3B483B"/>
    <w:multiLevelType w:val="hybridMultilevel"/>
    <w:tmpl w:val="D10894B4"/>
    <w:lvl w:ilvl="0" w:tplc="6A7C6E74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D7178"/>
    <w:multiLevelType w:val="multilevel"/>
    <w:tmpl w:val="8C7E2B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9B764D"/>
    <w:multiLevelType w:val="hybridMultilevel"/>
    <w:tmpl w:val="EB9680F6"/>
    <w:lvl w:ilvl="0" w:tplc="B310107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601AB"/>
    <w:multiLevelType w:val="hybridMultilevel"/>
    <w:tmpl w:val="E276788E"/>
    <w:lvl w:ilvl="0" w:tplc="7D826FAC">
      <w:start w:val="1"/>
      <w:numFmt w:val="bullet"/>
      <w:pStyle w:val="Titulo4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1514F"/>
    <w:multiLevelType w:val="hybridMultilevel"/>
    <w:tmpl w:val="A9AA5048"/>
    <w:lvl w:ilvl="0" w:tplc="DE5AAC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16978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3CA0090E"/>
    <w:multiLevelType w:val="hybridMultilevel"/>
    <w:tmpl w:val="423A414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2750A"/>
    <w:multiLevelType w:val="hybridMultilevel"/>
    <w:tmpl w:val="B2A88B86"/>
    <w:lvl w:ilvl="0" w:tplc="D15A220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01AB6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47EA2D52"/>
    <w:multiLevelType w:val="hybridMultilevel"/>
    <w:tmpl w:val="D3980AAC"/>
    <w:lvl w:ilvl="0" w:tplc="1AE05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5C6AB4"/>
    <w:multiLevelType w:val="hybridMultilevel"/>
    <w:tmpl w:val="49E8C770"/>
    <w:lvl w:ilvl="0" w:tplc="D716153A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E534B3"/>
    <w:multiLevelType w:val="hybridMultilevel"/>
    <w:tmpl w:val="485A0C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64FA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58D34CE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1" w15:restartNumberingAfterBreak="0">
    <w:nsid w:val="5985118A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BA04163"/>
    <w:multiLevelType w:val="hybridMultilevel"/>
    <w:tmpl w:val="959C12A8"/>
    <w:lvl w:ilvl="0" w:tplc="C29A0D46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8646AE"/>
    <w:multiLevelType w:val="singleLevel"/>
    <w:tmpl w:val="570AB43C"/>
    <w:lvl w:ilvl="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</w:abstractNum>
  <w:abstractNum w:abstractNumId="34" w15:restartNumberingAfterBreak="0">
    <w:nsid w:val="639507E9"/>
    <w:multiLevelType w:val="hybridMultilevel"/>
    <w:tmpl w:val="2D022912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5365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6" w15:restartNumberingAfterBreak="0">
    <w:nsid w:val="68196436"/>
    <w:multiLevelType w:val="hybridMultilevel"/>
    <w:tmpl w:val="6F5A7248"/>
    <w:lvl w:ilvl="0" w:tplc="7C0A2FF0">
      <w:start w:val="8"/>
      <w:numFmt w:val="bullet"/>
      <w:suff w:val="space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B6504"/>
    <w:multiLevelType w:val="hybridMultilevel"/>
    <w:tmpl w:val="CA0CB1D8"/>
    <w:lvl w:ilvl="0" w:tplc="5534FED4">
      <w:start w:val="1"/>
      <w:numFmt w:val="bullet"/>
      <w:suff w:val="space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0A0592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30A0AF6"/>
    <w:multiLevelType w:val="hybridMultilevel"/>
    <w:tmpl w:val="60BA44F0"/>
    <w:lvl w:ilvl="0" w:tplc="2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970761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1" w15:restartNumberingAfterBreak="0">
    <w:nsid w:val="77177787"/>
    <w:multiLevelType w:val="hybridMultilevel"/>
    <w:tmpl w:val="C9402B16"/>
    <w:lvl w:ilvl="0" w:tplc="64FEF8C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A060870"/>
    <w:multiLevelType w:val="hybridMultilevel"/>
    <w:tmpl w:val="DE82A2B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D0BD7"/>
    <w:multiLevelType w:val="singleLevel"/>
    <w:tmpl w:val="0956A420"/>
    <w:lvl w:ilvl="0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A5F7253"/>
    <w:multiLevelType w:val="hybridMultilevel"/>
    <w:tmpl w:val="DDEC6A5E"/>
    <w:lvl w:ilvl="0" w:tplc="99AE1862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B417B"/>
    <w:multiLevelType w:val="hybridMultilevel"/>
    <w:tmpl w:val="7EAE7B4E"/>
    <w:name w:val="Título 3222"/>
    <w:lvl w:ilvl="0" w:tplc="828CD82E">
      <w:start w:val="1"/>
      <w:numFmt w:val="bullet"/>
      <w:lvlText w:val="-"/>
      <w:lvlJc w:val="left"/>
      <w:pPr>
        <w:tabs>
          <w:tab w:val="num" w:pos="833"/>
        </w:tabs>
        <w:ind w:left="814" w:hanging="341"/>
      </w:pPr>
      <w:rPr>
        <w:rFonts w:ascii="Times New Roman" w:eastAsia="Times New Roman" w:hAnsi="Times New Roman" w:cs="Times New Roman" w:hint="default"/>
      </w:rPr>
    </w:lvl>
    <w:lvl w:ilvl="1" w:tplc="ECBCA88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69AE29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94AEBD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F4E8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2187E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2DCE4A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2FE126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727EF01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9B2409"/>
    <w:multiLevelType w:val="hybridMultilevel"/>
    <w:tmpl w:val="71344E38"/>
    <w:lvl w:ilvl="0" w:tplc="7718571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  <w:sz w:val="23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6"/>
  </w:num>
  <w:num w:numId="4">
    <w:abstractNumId w:val="23"/>
  </w:num>
  <w:num w:numId="5">
    <w:abstractNumId w:val="46"/>
  </w:num>
  <w:num w:numId="6">
    <w:abstractNumId w:val="9"/>
  </w:num>
  <w:num w:numId="7">
    <w:abstractNumId w:val="1"/>
  </w:num>
  <w:num w:numId="8">
    <w:abstractNumId w:val="34"/>
  </w:num>
  <w:num w:numId="9">
    <w:abstractNumId w:val="36"/>
  </w:num>
  <w:num w:numId="10">
    <w:abstractNumId w:val="17"/>
  </w:num>
  <w:num w:numId="11">
    <w:abstractNumId w:val="24"/>
  </w:num>
  <w:num w:numId="12">
    <w:abstractNumId w:val="5"/>
  </w:num>
  <w:num w:numId="13">
    <w:abstractNumId w:val="13"/>
  </w:num>
  <w:num w:numId="14">
    <w:abstractNumId w:val="32"/>
  </w:num>
  <w:num w:numId="15">
    <w:abstractNumId w:val="38"/>
  </w:num>
  <w:num w:numId="16">
    <w:abstractNumId w:val="30"/>
  </w:num>
  <w:num w:numId="17">
    <w:abstractNumId w:val="14"/>
  </w:num>
  <w:num w:numId="18">
    <w:abstractNumId w:val="35"/>
  </w:num>
  <w:num w:numId="19">
    <w:abstractNumId w:val="40"/>
  </w:num>
  <w:num w:numId="20">
    <w:abstractNumId w:val="25"/>
  </w:num>
  <w:num w:numId="21">
    <w:abstractNumId w:val="10"/>
  </w:num>
  <w:num w:numId="22">
    <w:abstractNumId w:val="31"/>
  </w:num>
  <w:num w:numId="23">
    <w:abstractNumId w:val="29"/>
  </w:num>
  <w:num w:numId="24">
    <w:abstractNumId w:val="22"/>
  </w:num>
  <w:num w:numId="25">
    <w:abstractNumId w:val="18"/>
  </w:num>
  <w:num w:numId="26">
    <w:abstractNumId w:val="41"/>
  </w:num>
  <w:num w:numId="27">
    <w:abstractNumId w:val="42"/>
  </w:num>
  <w:num w:numId="28">
    <w:abstractNumId w:val="21"/>
  </w:num>
  <w:num w:numId="29">
    <w:abstractNumId w:val="15"/>
  </w:num>
  <w:num w:numId="30">
    <w:abstractNumId w:val="7"/>
  </w:num>
  <w:num w:numId="31">
    <w:abstractNumId w:val="8"/>
  </w:num>
  <w:num w:numId="32">
    <w:abstractNumId w:val="6"/>
  </w:num>
  <w:num w:numId="33">
    <w:abstractNumId w:val="43"/>
  </w:num>
  <w:num w:numId="34">
    <w:abstractNumId w:val="33"/>
  </w:num>
  <w:num w:numId="35">
    <w:abstractNumId w:val="44"/>
  </w:num>
  <w:num w:numId="36">
    <w:abstractNumId w:val="19"/>
  </w:num>
  <w:num w:numId="37">
    <w:abstractNumId w:val="20"/>
  </w:num>
  <w:num w:numId="38">
    <w:abstractNumId w:val="37"/>
  </w:num>
  <w:num w:numId="39">
    <w:abstractNumId w:val="27"/>
  </w:num>
  <w:num w:numId="40">
    <w:abstractNumId w:val="2"/>
  </w:num>
  <w:num w:numId="41">
    <w:abstractNumId w:val="4"/>
  </w:num>
  <w:num w:numId="42">
    <w:abstractNumId w:val="3"/>
  </w:num>
  <w:num w:numId="43">
    <w:abstractNumId w:val="6"/>
  </w:num>
  <w:num w:numId="44">
    <w:abstractNumId w:val="6"/>
  </w:num>
  <w:num w:numId="45">
    <w:abstractNumId w:val="6"/>
    <w:lvlOverride w:ilvl="0">
      <w:startOverride w:val="1"/>
    </w:lvlOverride>
  </w:num>
  <w:num w:numId="46">
    <w:abstractNumId w:val="28"/>
  </w:num>
  <w:num w:numId="47">
    <w:abstractNumId w:val="12"/>
  </w:num>
  <w:num w:numId="48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E4D"/>
    <w:rsid w:val="0000094E"/>
    <w:rsid w:val="00000A25"/>
    <w:rsid w:val="00002262"/>
    <w:rsid w:val="000039C5"/>
    <w:rsid w:val="00006A08"/>
    <w:rsid w:val="00006A16"/>
    <w:rsid w:val="00006D84"/>
    <w:rsid w:val="00006E7A"/>
    <w:rsid w:val="000120B6"/>
    <w:rsid w:val="000141F1"/>
    <w:rsid w:val="00015372"/>
    <w:rsid w:val="00015C87"/>
    <w:rsid w:val="00016515"/>
    <w:rsid w:val="000212C9"/>
    <w:rsid w:val="000219C3"/>
    <w:rsid w:val="00022EC6"/>
    <w:rsid w:val="00024312"/>
    <w:rsid w:val="00030B8B"/>
    <w:rsid w:val="00031707"/>
    <w:rsid w:val="00032F76"/>
    <w:rsid w:val="000346AF"/>
    <w:rsid w:val="00034861"/>
    <w:rsid w:val="00034F08"/>
    <w:rsid w:val="000353D4"/>
    <w:rsid w:val="00037BF6"/>
    <w:rsid w:val="00043F89"/>
    <w:rsid w:val="00045473"/>
    <w:rsid w:val="000514C4"/>
    <w:rsid w:val="00051652"/>
    <w:rsid w:val="00052A98"/>
    <w:rsid w:val="00056344"/>
    <w:rsid w:val="00057F8D"/>
    <w:rsid w:val="00060734"/>
    <w:rsid w:val="00064500"/>
    <w:rsid w:val="000652A5"/>
    <w:rsid w:val="000660FA"/>
    <w:rsid w:val="00066C50"/>
    <w:rsid w:val="00070E61"/>
    <w:rsid w:val="00072164"/>
    <w:rsid w:val="0007662C"/>
    <w:rsid w:val="00077DD0"/>
    <w:rsid w:val="000908E1"/>
    <w:rsid w:val="00090EBF"/>
    <w:rsid w:val="00091530"/>
    <w:rsid w:val="00092CDA"/>
    <w:rsid w:val="00092F15"/>
    <w:rsid w:val="00092FD2"/>
    <w:rsid w:val="000933FD"/>
    <w:rsid w:val="0009352E"/>
    <w:rsid w:val="000944BF"/>
    <w:rsid w:val="0009519D"/>
    <w:rsid w:val="00097D98"/>
    <w:rsid w:val="000A1099"/>
    <w:rsid w:val="000A178C"/>
    <w:rsid w:val="000A2D44"/>
    <w:rsid w:val="000A3BDC"/>
    <w:rsid w:val="000A793B"/>
    <w:rsid w:val="000B13F7"/>
    <w:rsid w:val="000B1C3B"/>
    <w:rsid w:val="000B31B9"/>
    <w:rsid w:val="000B4A1F"/>
    <w:rsid w:val="000B5B39"/>
    <w:rsid w:val="000B753D"/>
    <w:rsid w:val="000C097E"/>
    <w:rsid w:val="000C307B"/>
    <w:rsid w:val="000C5C0B"/>
    <w:rsid w:val="000C5EC0"/>
    <w:rsid w:val="000C6326"/>
    <w:rsid w:val="000C67F9"/>
    <w:rsid w:val="000C6801"/>
    <w:rsid w:val="000C6BB9"/>
    <w:rsid w:val="000C78F1"/>
    <w:rsid w:val="000D15A5"/>
    <w:rsid w:val="000D7521"/>
    <w:rsid w:val="000E08B3"/>
    <w:rsid w:val="000E314D"/>
    <w:rsid w:val="000E562B"/>
    <w:rsid w:val="000F1500"/>
    <w:rsid w:val="000F4B78"/>
    <w:rsid w:val="001058F4"/>
    <w:rsid w:val="00111285"/>
    <w:rsid w:val="00112AB1"/>
    <w:rsid w:val="001143CF"/>
    <w:rsid w:val="001162FD"/>
    <w:rsid w:val="001164C9"/>
    <w:rsid w:val="001214E0"/>
    <w:rsid w:val="00122EFC"/>
    <w:rsid w:val="00123347"/>
    <w:rsid w:val="00123C10"/>
    <w:rsid w:val="0012444C"/>
    <w:rsid w:val="001255FF"/>
    <w:rsid w:val="00126EAB"/>
    <w:rsid w:val="001273D5"/>
    <w:rsid w:val="00127B90"/>
    <w:rsid w:val="0013445A"/>
    <w:rsid w:val="001369AD"/>
    <w:rsid w:val="00137101"/>
    <w:rsid w:val="001377A0"/>
    <w:rsid w:val="00137DE0"/>
    <w:rsid w:val="001415EA"/>
    <w:rsid w:val="00144F75"/>
    <w:rsid w:val="00145B8C"/>
    <w:rsid w:val="00145F51"/>
    <w:rsid w:val="001475CE"/>
    <w:rsid w:val="00152472"/>
    <w:rsid w:val="00153166"/>
    <w:rsid w:val="0015323B"/>
    <w:rsid w:val="001549AD"/>
    <w:rsid w:val="001550A5"/>
    <w:rsid w:val="00156BA5"/>
    <w:rsid w:val="00162962"/>
    <w:rsid w:val="00164F66"/>
    <w:rsid w:val="001654A7"/>
    <w:rsid w:val="001663FB"/>
    <w:rsid w:val="00170AC9"/>
    <w:rsid w:val="0017132C"/>
    <w:rsid w:val="00172C45"/>
    <w:rsid w:val="00173C95"/>
    <w:rsid w:val="00177C4B"/>
    <w:rsid w:val="00184BD1"/>
    <w:rsid w:val="00185002"/>
    <w:rsid w:val="00186EAA"/>
    <w:rsid w:val="00190705"/>
    <w:rsid w:val="00192388"/>
    <w:rsid w:val="001976E7"/>
    <w:rsid w:val="00197939"/>
    <w:rsid w:val="00197F56"/>
    <w:rsid w:val="001A05CF"/>
    <w:rsid w:val="001A1CA1"/>
    <w:rsid w:val="001A2357"/>
    <w:rsid w:val="001A3229"/>
    <w:rsid w:val="001A3833"/>
    <w:rsid w:val="001A3A15"/>
    <w:rsid w:val="001A5B0A"/>
    <w:rsid w:val="001A6358"/>
    <w:rsid w:val="001C0DB2"/>
    <w:rsid w:val="001C1D95"/>
    <w:rsid w:val="001C331D"/>
    <w:rsid w:val="001C3A04"/>
    <w:rsid w:val="001C6C86"/>
    <w:rsid w:val="001C7DB6"/>
    <w:rsid w:val="001D32B8"/>
    <w:rsid w:val="001D4868"/>
    <w:rsid w:val="001E04A0"/>
    <w:rsid w:val="001E1484"/>
    <w:rsid w:val="001E17B4"/>
    <w:rsid w:val="001E1C07"/>
    <w:rsid w:val="001E5637"/>
    <w:rsid w:val="001F4DEC"/>
    <w:rsid w:val="001F4E34"/>
    <w:rsid w:val="001F544D"/>
    <w:rsid w:val="001F5563"/>
    <w:rsid w:val="001F68D2"/>
    <w:rsid w:val="001F6E19"/>
    <w:rsid w:val="002016A1"/>
    <w:rsid w:val="00201D30"/>
    <w:rsid w:val="002021BA"/>
    <w:rsid w:val="00202970"/>
    <w:rsid w:val="002055BA"/>
    <w:rsid w:val="00205DEC"/>
    <w:rsid w:val="00207511"/>
    <w:rsid w:val="00207EB7"/>
    <w:rsid w:val="00213609"/>
    <w:rsid w:val="002152F6"/>
    <w:rsid w:val="00215671"/>
    <w:rsid w:val="0021586A"/>
    <w:rsid w:val="00215AEC"/>
    <w:rsid w:val="00217FF3"/>
    <w:rsid w:val="002203D7"/>
    <w:rsid w:val="002215A2"/>
    <w:rsid w:val="00222DCE"/>
    <w:rsid w:val="00223F2D"/>
    <w:rsid w:val="00225E2A"/>
    <w:rsid w:val="002308D9"/>
    <w:rsid w:val="002320B0"/>
    <w:rsid w:val="0023289A"/>
    <w:rsid w:val="00233F72"/>
    <w:rsid w:val="00234428"/>
    <w:rsid w:val="002348A3"/>
    <w:rsid w:val="002363BA"/>
    <w:rsid w:val="00237198"/>
    <w:rsid w:val="002371BE"/>
    <w:rsid w:val="002372EC"/>
    <w:rsid w:val="00237626"/>
    <w:rsid w:val="00237EF4"/>
    <w:rsid w:val="002401DD"/>
    <w:rsid w:val="00244EE8"/>
    <w:rsid w:val="00244F08"/>
    <w:rsid w:val="00244FAD"/>
    <w:rsid w:val="0024595C"/>
    <w:rsid w:val="002504C2"/>
    <w:rsid w:val="00251337"/>
    <w:rsid w:val="00251FD6"/>
    <w:rsid w:val="00253CB5"/>
    <w:rsid w:val="00254DF2"/>
    <w:rsid w:val="00255609"/>
    <w:rsid w:val="00256921"/>
    <w:rsid w:val="002573A6"/>
    <w:rsid w:val="00257829"/>
    <w:rsid w:val="00260444"/>
    <w:rsid w:val="002607CB"/>
    <w:rsid w:val="00261BD3"/>
    <w:rsid w:val="00263355"/>
    <w:rsid w:val="00263BD9"/>
    <w:rsid w:val="0026611A"/>
    <w:rsid w:val="00272C32"/>
    <w:rsid w:val="00273056"/>
    <w:rsid w:val="00273F81"/>
    <w:rsid w:val="00274523"/>
    <w:rsid w:val="00274803"/>
    <w:rsid w:val="00276390"/>
    <w:rsid w:val="00277D79"/>
    <w:rsid w:val="00280216"/>
    <w:rsid w:val="0028054E"/>
    <w:rsid w:val="00281423"/>
    <w:rsid w:val="00282BA2"/>
    <w:rsid w:val="00286208"/>
    <w:rsid w:val="00287158"/>
    <w:rsid w:val="00287A60"/>
    <w:rsid w:val="002902BA"/>
    <w:rsid w:val="0029119F"/>
    <w:rsid w:val="0029259B"/>
    <w:rsid w:val="002932D8"/>
    <w:rsid w:val="0029365E"/>
    <w:rsid w:val="00294CF8"/>
    <w:rsid w:val="00297074"/>
    <w:rsid w:val="002979D6"/>
    <w:rsid w:val="002A0E54"/>
    <w:rsid w:val="002A33F4"/>
    <w:rsid w:val="002A36C0"/>
    <w:rsid w:val="002A4A73"/>
    <w:rsid w:val="002A52CD"/>
    <w:rsid w:val="002A5D58"/>
    <w:rsid w:val="002B250D"/>
    <w:rsid w:val="002B31B2"/>
    <w:rsid w:val="002B366C"/>
    <w:rsid w:val="002B36B5"/>
    <w:rsid w:val="002B6764"/>
    <w:rsid w:val="002B74CB"/>
    <w:rsid w:val="002C0DD7"/>
    <w:rsid w:val="002C19BE"/>
    <w:rsid w:val="002C555F"/>
    <w:rsid w:val="002C5D65"/>
    <w:rsid w:val="002C74FB"/>
    <w:rsid w:val="002D13D4"/>
    <w:rsid w:val="002D23A8"/>
    <w:rsid w:val="002D563B"/>
    <w:rsid w:val="002D7AFA"/>
    <w:rsid w:val="002E0AEC"/>
    <w:rsid w:val="002E26F6"/>
    <w:rsid w:val="002E3843"/>
    <w:rsid w:val="002E3AE1"/>
    <w:rsid w:val="002E6511"/>
    <w:rsid w:val="002F2CE0"/>
    <w:rsid w:val="002F4352"/>
    <w:rsid w:val="002F59A1"/>
    <w:rsid w:val="002F727D"/>
    <w:rsid w:val="002F72D6"/>
    <w:rsid w:val="002F77C9"/>
    <w:rsid w:val="00305526"/>
    <w:rsid w:val="00312213"/>
    <w:rsid w:val="003166F5"/>
    <w:rsid w:val="003211A9"/>
    <w:rsid w:val="00321853"/>
    <w:rsid w:val="00323EB9"/>
    <w:rsid w:val="0032541C"/>
    <w:rsid w:val="0032546A"/>
    <w:rsid w:val="00327A0A"/>
    <w:rsid w:val="003355DA"/>
    <w:rsid w:val="003377CD"/>
    <w:rsid w:val="00341D29"/>
    <w:rsid w:val="00343B86"/>
    <w:rsid w:val="003442FA"/>
    <w:rsid w:val="00344CF4"/>
    <w:rsid w:val="0035012F"/>
    <w:rsid w:val="00353072"/>
    <w:rsid w:val="00353D44"/>
    <w:rsid w:val="00356987"/>
    <w:rsid w:val="00356E17"/>
    <w:rsid w:val="00361EEB"/>
    <w:rsid w:val="003620E2"/>
    <w:rsid w:val="003622FE"/>
    <w:rsid w:val="00362ABC"/>
    <w:rsid w:val="0037292F"/>
    <w:rsid w:val="00373B58"/>
    <w:rsid w:val="003818FC"/>
    <w:rsid w:val="00384CF1"/>
    <w:rsid w:val="00384F06"/>
    <w:rsid w:val="0038576D"/>
    <w:rsid w:val="003938D9"/>
    <w:rsid w:val="00394A7E"/>
    <w:rsid w:val="003953FA"/>
    <w:rsid w:val="00396AFF"/>
    <w:rsid w:val="00397F27"/>
    <w:rsid w:val="003A21F0"/>
    <w:rsid w:val="003A23BF"/>
    <w:rsid w:val="003A2D21"/>
    <w:rsid w:val="003A5436"/>
    <w:rsid w:val="003B28FA"/>
    <w:rsid w:val="003B29FE"/>
    <w:rsid w:val="003B595B"/>
    <w:rsid w:val="003B5F3E"/>
    <w:rsid w:val="003B70DC"/>
    <w:rsid w:val="003B787C"/>
    <w:rsid w:val="003B7F78"/>
    <w:rsid w:val="003C0C59"/>
    <w:rsid w:val="003C2645"/>
    <w:rsid w:val="003C5474"/>
    <w:rsid w:val="003C5660"/>
    <w:rsid w:val="003D387D"/>
    <w:rsid w:val="003D4954"/>
    <w:rsid w:val="003D5247"/>
    <w:rsid w:val="003E16C2"/>
    <w:rsid w:val="003E2568"/>
    <w:rsid w:val="003E3472"/>
    <w:rsid w:val="003E38F9"/>
    <w:rsid w:val="003E5112"/>
    <w:rsid w:val="003E6747"/>
    <w:rsid w:val="003E7510"/>
    <w:rsid w:val="003E7A3B"/>
    <w:rsid w:val="003F1770"/>
    <w:rsid w:val="003F17A6"/>
    <w:rsid w:val="003F1F79"/>
    <w:rsid w:val="003F2149"/>
    <w:rsid w:val="003F487B"/>
    <w:rsid w:val="003F7B23"/>
    <w:rsid w:val="00404CAC"/>
    <w:rsid w:val="00404F31"/>
    <w:rsid w:val="00405F41"/>
    <w:rsid w:val="0040707C"/>
    <w:rsid w:val="0040721A"/>
    <w:rsid w:val="004104EB"/>
    <w:rsid w:val="00410E19"/>
    <w:rsid w:val="004118E1"/>
    <w:rsid w:val="00414971"/>
    <w:rsid w:val="004159F7"/>
    <w:rsid w:val="0042504B"/>
    <w:rsid w:val="004254B3"/>
    <w:rsid w:val="0042563E"/>
    <w:rsid w:val="004265F3"/>
    <w:rsid w:val="0043064A"/>
    <w:rsid w:val="0043199A"/>
    <w:rsid w:val="004351C6"/>
    <w:rsid w:val="004423BD"/>
    <w:rsid w:val="00443430"/>
    <w:rsid w:val="0044364B"/>
    <w:rsid w:val="00443CC8"/>
    <w:rsid w:val="004454DB"/>
    <w:rsid w:val="00445C49"/>
    <w:rsid w:val="00447592"/>
    <w:rsid w:val="00447C79"/>
    <w:rsid w:val="00447EF7"/>
    <w:rsid w:val="00452F87"/>
    <w:rsid w:val="00453711"/>
    <w:rsid w:val="00455667"/>
    <w:rsid w:val="004566B3"/>
    <w:rsid w:val="004613BB"/>
    <w:rsid w:val="004638AE"/>
    <w:rsid w:val="004654E0"/>
    <w:rsid w:val="004664C3"/>
    <w:rsid w:val="004671B3"/>
    <w:rsid w:val="00471068"/>
    <w:rsid w:val="00471353"/>
    <w:rsid w:val="0047198F"/>
    <w:rsid w:val="004743D0"/>
    <w:rsid w:val="00475692"/>
    <w:rsid w:val="00476327"/>
    <w:rsid w:val="00476F76"/>
    <w:rsid w:val="00477D21"/>
    <w:rsid w:val="0048044A"/>
    <w:rsid w:val="00480E03"/>
    <w:rsid w:val="004815E8"/>
    <w:rsid w:val="00482619"/>
    <w:rsid w:val="004839FB"/>
    <w:rsid w:val="0048701A"/>
    <w:rsid w:val="00487601"/>
    <w:rsid w:val="00487A8F"/>
    <w:rsid w:val="004921A0"/>
    <w:rsid w:val="004923D6"/>
    <w:rsid w:val="0049333E"/>
    <w:rsid w:val="0049557E"/>
    <w:rsid w:val="00497551"/>
    <w:rsid w:val="004A3DD0"/>
    <w:rsid w:val="004A4CA7"/>
    <w:rsid w:val="004A53DC"/>
    <w:rsid w:val="004A596E"/>
    <w:rsid w:val="004A6D19"/>
    <w:rsid w:val="004B41AD"/>
    <w:rsid w:val="004B697F"/>
    <w:rsid w:val="004C46C2"/>
    <w:rsid w:val="004D02CA"/>
    <w:rsid w:val="004D1270"/>
    <w:rsid w:val="004D1C1D"/>
    <w:rsid w:val="004D1DD4"/>
    <w:rsid w:val="004D2AB9"/>
    <w:rsid w:val="004D2D98"/>
    <w:rsid w:val="004D4093"/>
    <w:rsid w:val="004D4C20"/>
    <w:rsid w:val="004D78ED"/>
    <w:rsid w:val="004D7FCF"/>
    <w:rsid w:val="004E0280"/>
    <w:rsid w:val="004E4C7A"/>
    <w:rsid w:val="004E4F2F"/>
    <w:rsid w:val="004E5800"/>
    <w:rsid w:val="004E5837"/>
    <w:rsid w:val="004F33AA"/>
    <w:rsid w:val="004F4E10"/>
    <w:rsid w:val="00500D64"/>
    <w:rsid w:val="005029F6"/>
    <w:rsid w:val="00503D12"/>
    <w:rsid w:val="0050424E"/>
    <w:rsid w:val="005054B7"/>
    <w:rsid w:val="00506F2D"/>
    <w:rsid w:val="005073FE"/>
    <w:rsid w:val="005115A8"/>
    <w:rsid w:val="00515F95"/>
    <w:rsid w:val="00521813"/>
    <w:rsid w:val="005218A9"/>
    <w:rsid w:val="00524196"/>
    <w:rsid w:val="00526FF9"/>
    <w:rsid w:val="005317C7"/>
    <w:rsid w:val="00534DAC"/>
    <w:rsid w:val="00536ADA"/>
    <w:rsid w:val="0053744B"/>
    <w:rsid w:val="0054333F"/>
    <w:rsid w:val="00545A17"/>
    <w:rsid w:val="00546688"/>
    <w:rsid w:val="005514E1"/>
    <w:rsid w:val="005520E9"/>
    <w:rsid w:val="00552200"/>
    <w:rsid w:val="00554C92"/>
    <w:rsid w:val="0055539C"/>
    <w:rsid w:val="005559B3"/>
    <w:rsid w:val="00555E02"/>
    <w:rsid w:val="00560F2F"/>
    <w:rsid w:val="005620A8"/>
    <w:rsid w:val="0056212C"/>
    <w:rsid w:val="00562A38"/>
    <w:rsid w:val="00563EED"/>
    <w:rsid w:val="00566A6B"/>
    <w:rsid w:val="005671BF"/>
    <w:rsid w:val="00567544"/>
    <w:rsid w:val="00570AF2"/>
    <w:rsid w:val="00570CF8"/>
    <w:rsid w:val="00574168"/>
    <w:rsid w:val="0057580F"/>
    <w:rsid w:val="005770BA"/>
    <w:rsid w:val="00585B86"/>
    <w:rsid w:val="005864DA"/>
    <w:rsid w:val="00586BAC"/>
    <w:rsid w:val="005912B8"/>
    <w:rsid w:val="00594224"/>
    <w:rsid w:val="00594CAE"/>
    <w:rsid w:val="005A07EE"/>
    <w:rsid w:val="005A23B7"/>
    <w:rsid w:val="005A276B"/>
    <w:rsid w:val="005A3FCC"/>
    <w:rsid w:val="005A46F9"/>
    <w:rsid w:val="005A4766"/>
    <w:rsid w:val="005A488A"/>
    <w:rsid w:val="005A5120"/>
    <w:rsid w:val="005A778D"/>
    <w:rsid w:val="005B15BC"/>
    <w:rsid w:val="005B5121"/>
    <w:rsid w:val="005C4FD9"/>
    <w:rsid w:val="005C7011"/>
    <w:rsid w:val="005C70FC"/>
    <w:rsid w:val="005C7601"/>
    <w:rsid w:val="005C7D4E"/>
    <w:rsid w:val="005C7FFB"/>
    <w:rsid w:val="005D0190"/>
    <w:rsid w:val="005D04F7"/>
    <w:rsid w:val="005D339F"/>
    <w:rsid w:val="005D4E7E"/>
    <w:rsid w:val="005E22EF"/>
    <w:rsid w:val="005E33D1"/>
    <w:rsid w:val="005E67C5"/>
    <w:rsid w:val="005F19E7"/>
    <w:rsid w:val="005F254E"/>
    <w:rsid w:val="005F404E"/>
    <w:rsid w:val="005F5022"/>
    <w:rsid w:val="005F5581"/>
    <w:rsid w:val="005F62DD"/>
    <w:rsid w:val="00611331"/>
    <w:rsid w:val="006139C2"/>
    <w:rsid w:val="006151A9"/>
    <w:rsid w:val="006155D8"/>
    <w:rsid w:val="00615705"/>
    <w:rsid w:val="0061647F"/>
    <w:rsid w:val="00616CF1"/>
    <w:rsid w:val="006178A3"/>
    <w:rsid w:val="00620411"/>
    <w:rsid w:val="006241B0"/>
    <w:rsid w:val="00624F61"/>
    <w:rsid w:val="00627D15"/>
    <w:rsid w:val="00631CFA"/>
    <w:rsid w:val="006326E1"/>
    <w:rsid w:val="00633F89"/>
    <w:rsid w:val="0063513A"/>
    <w:rsid w:val="0063703A"/>
    <w:rsid w:val="006403BE"/>
    <w:rsid w:val="0064068F"/>
    <w:rsid w:val="0064089E"/>
    <w:rsid w:val="00640E4D"/>
    <w:rsid w:val="00641601"/>
    <w:rsid w:val="006445B7"/>
    <w:rsid w:val="00644CAD"/>
    <w:rsid w:val="00645B3D"/>
    <w:rsid w:val="00645F83"/>
    <w:rsid w:val="00647474"/>
    <w:rsid w:val="00660597"/>
    <w:rsid w:val="00660F54"/>
    <w:rsid w:val="006610EC"/>
    <w:rsid w:val="00661616"/>
    <w:rsid w:val="00664C16"/>
    <w:rsid w:val="0067039E"/>
    <w:rsid w:val="00671509"/>
    <w:rsid w:val="00673BBD"/>
    <w:rsid w:val="0067746A"/>
    <w:rsid w:val="00681081"/>
    <w:rsid w:val="00682F2C"/>
    <w:rsid w:val="0068378E"/>
    <w:rsid w:val="006839FA"/>
    <w:rsid w:val="00683D1E"/>
    <w:rsid w:val="00684CE0"/>
    <w:rsid w:val="00685AD1"/>
    <w:rsid w:val="00685AF8"/>
    <w:rsid w:val="00686C74"/>
    <w:rsid w:val="00690B91"/>
    <w:rsid w:val="00692E2D"/>
    <w:rsid w:val="006940BD"/>
    <w:rsid w:val="006A1995"/>
    <w:rsid w:val="006A3558"/>
    <w:rsid w:val="006B0322"/>
    <w:rsid w:val="006B2FE0"/>
    <w:rsid w:val="006B76A8"/>
    <w:rsid w:val="006C0690"/>
    <w:rsid w:val="006C2848"/>
    <w:rsid w:val="006C30F5"/>
    <w:rsid w:val="006C3CDF"/>
    <w:rsid w:val="006C5797"/>
    <w:rsid w:val="006C64E6"/>
    <w:rsid w:val="006D41FE"/>
    <w:rsid w:val="006D5294"/>
    <w:rsid w:val="006D5EA3"/>
    <w:rsid w:val="006D5FFB"/>
    <w:rsid w:val="006D6C42"/>
    <w:rsid w:val="006D6C45"/>
    <w:rsid w:val="006E1074"/>
    <w:rsid w:val="006F1099"/>
    <w:rsid w:val="006F4CD8"/>
    <w:rsid w:val="00702631"/>
    <w:rsid w:val="0070263D"/>
    <w:rsid w:val="007033B3"/>
    <w:rsid w:val="00706DF5"/>
    <w:rsid w:val="00707A62"/>
    <w:rsid w:val="00710969"/>
    <w:rsid w:val="00711D5E"/>
    <w:rsid w:val="00712896"/>
    <w:rsid w:val="00712C0B"/>
    <w:rsid w:val="00713828"/>
    <w:rsid w:val="00713C5B"/>
    <w:rsid w:val="0071485B"/>
    <w:rsid w:val="00714FD1"/>
    <w:rsid w:val="00715C79"/>
    <w:rsid w:val="00717C39"/>
    <w:rsid w:val="0072016E"/>
    <w:rsid w:val="00724665"/>
    <w:rsid w:val="007314DD"/>
    <w:rsid w:val="00731D2A"/>
    <w:rsid w:val="00732E6D"/>
    <w:rsid w:val="00733D4B"/>
    <w:rsid w:val="007342D7"/>
    <w:rsid w:val="00735B80"/>
    <w:rsid w:val="007363B9"/>
    <w:rsid w:val="0074084B"/>
    <w:rsid w:val="00740D74"/>
    <w:rsid w:val="00741393"/>
    <w:rsid w:val="00742DE1"/>
    <w:rsid w:val="00743847"/>
    <w:rsid w:val="00744224"/>
    <w:rsid w:val="0074731E"/>
    <w:rsid w:val="00755037"/>
    <w:rsid w:val="00755F4D"/>
    <w:rsid w:val="00756464"/>
    <w:rsid w:val="00756C28"/>
    <w:rsid w:val="007574A3"/>
    <w:rsid w:val="00761DFF"/>
    <w:rsid w:val="00762F5D"/>
    <w:rsid w:val="00763862"/>
    <w:rsid w:val="00764B16"/>
    <w:rsid w:val="00764C59"/>
    <w:rsid w:val="0076600C"/>
    <w:rsid w:val="00767305"/>
    <w:rsid w:val="00767F23"/>
    <w:rsid w:val="00770545"/>
    <w:rsid w:val="00771888"/>
    <w:rsid w:val="007729E6"/>
    <w:rsid w:val="007745EE"/>
    <w:rsid w:val="00774CA7"/>
    <w:rsid w:val="00775897"/>
    <w:rsid w:val="00775FF2"/>
    <w:rsid w:val="007772B8"/>
    <w:rsid w:val="007803A0"/>
    <w:rsid w:val="007803D1"/>
    <w:rsid w:val="007843FE"/>
    <w:rsid w:val="00785483"/>
    <w:rsid w:val="00785824"/>
    <w:rsid w:val="00785A37"/>
    <w:rsid w:val="007861E1"/>
    <w:rsid w:val="007927A8"/>
    <w:rsid w:val="00792D2C"/>
    <w:rsid w:val="00792DAB"/>
    <w:rsid w:val="00792FEB"/>
    <w:rsid w:val="007934A4"/>
    <w:rsid w:val="0079362C"/>
    <w:rsid w:val="00793EF1"/>
    <w:rsid w:val="0079412C"/>
    <w:rsid w:val="007A04E8"/>
    <w:rsid w:val="007A072E"/>
    <w:rsid w:val="007A1FBE"/>
    <w:rsid w:val="007A2B7C"/>
    <w:rsid w:val="007A30A4"/>
    <w:rsid w:val="007A3DAC"/>
    <w:rsid w:val="007A464E"/>
    <w:rsid w:val="007B232E"/>
    <w:rsid w:val="007B2B89"/>
    <w:rsid w:val="007B2E4D"/>
    <w:rsid w:val="007B628B"/>
    <w:rsid w:val="007B6427"/>
    <w:rsid w:val="007B6D5A"/>
    <w:rsid w:val="007C0AE0"/>
    <w:rsid w:val="007C13F8"/>
    <w:rsid w:val="007C1727"/>
    <w:rsid w:val="007C2A04"/>
    <w:rsid w:val="007C2B8B"/>
    <w:rsid w:val="007C34CC"/>
    <w:rsid w:val="007C3A4F"/>
    <w:rsid w:val="007C5BCE"/>
    <w:rsid w:val="007C6201"/>
    <w:rsid w:val="007D37C0"/>
    <w:rsid w:val="007D3B09"/>
    <w:rsid w:val="007D3F2B"/>
    <w:rsid w:val="007E321B"/>
    <w:rsid w:val="007E4428"/>
    <w:rsid w:val="007E5E6B"/>
    <w:rsid w:val="007E78F0"/>
    <w:rsid w:val="007F01D3"/>
    <w:rsid w:val="007F0419"/>
    <w:rsid w:val="007F3FEC"/>
    <w:rsid w:val="007F4B67"/>
    <w:rsid w:val="007F71F6"/>
    <w:rsid w:val="007F7853"/>
    <w:rsid w:val="007F7E37"/>
    <w:rsid w:val="00800D53"/>
    <w:rsid w:val="00803F97"/>
    <w:rsid w:val="0080463D"/>
    <w:rsid w:val="008049CC"/>
    <w:rsid w:val="00805175"/>
    <w:rsid w:val="00807B9F"/>
    <w:rsid w:val="008114E0"/>
    <w:rsid w:val="00813C13"/>
    <w:rsid w:val="00814807"/>
    <w:rsid w:val="008150E9"/>
    <w:rsid w:val="008161DF"/>
    <w:rsid w:val="00816893"/>
    <w:rsid w:val="00817212"/>
    <w:rsid w:val="00822533"/>
    <w:rsid w:val="00822C9C"/>
    <w:rsid w:val="00827CF0"/>
    <w:rsid w:val="00831677"/>
    <w:rsid w:val="00832FF9"/>
    <w:rsid w:val="00837AFF"/>
    <w:rsid w:val="00840799"/>
    <w:rsid w:val="00840C8A"/>
    <w:rsid w:val="00842876"/>
    <w:rsid w:val="00846716"/>
    <w:rsid w:val="008477AA"/>
    <w:rsid w:val="00851F6B"/>
    <w:rsid w:val="00857326"/>
    <w:rsid w:val="0085767A"/>
    <w:rsid w:val="008630BB"/>
    <w:rsid w:val="008633D6"/>
    <w:rsid w:val="00865161"/>
    <w:rsid w:val="00873D04"/>
    <w:rsid w:val="00874D45"/>
    <w:rsid w:val="00881171"/>
    <w:rsid w:val="00884F95"/>
    <w:rsid w:val="008850E3"/>
    <w:rsid w:val="00886CF1"/>
    <w:rsid w:val="0089164C"/>
    <w:rsid w:val="0089421E"/>
    <w:rsid w:val="00897C0A"/>
    <w:rsid w:val="008A206A"/>
    <w:rsid w:val="008A4539"/>
    <w:rsid w:val="008B120C"/>
    <w:rsid w:val="008B14B3"/>
    <w:rsid w:val="008B42B0"/>
    <w:rsid w:val="008B48B3"/>
    <w:rsid w:val="008C0269"/>
    <w:rsid w:val="008C02E6"/>
    <w:rsid w:val="008C667C"/>
    <w:rsid w:val="008C7987"/>
    <w:rsid w:val="008D155A"/>
    <w:rsid w:val="008D28B2"/>
    <w:rsid w:val="008D31EA"/>
    <w:rsid w:val="008D3B10"/>
    <w:rsid w:val="008D6455"/>
    <w:rsid w:val="008D65FB"/>
    <w:rsid w:val="008D6817"/>
    <w:rsid w:val="008D76BB"/>
    <w:rsid w:val="008E0B51"/>
    <w:rsid w:val="008E0FC0"/>
    <w:rsid w:val="008E236C"/>
    <w:rsid w:val="008E2BD9"/>
    <w:rsid w:val="008E65D6"/>
    <w:rsid w:val="008F2364"/>
    <w:rsid w:val="008F4A81"/>
    <w:rsid w:val="008F4B78"/>
    <w:rsid w:val="008F68EE"/>
    <w:rsid w:val="008F711B"/>
    <w:rsid w:val="008F7569"/>
    <w:rsid w:val="00900D9A"/>
    <w:rsid w:val="00901015"/>
    <w:rsid w:val="00902CAE"/>
    <w:rsid w:val="00907E2D"/>
    <w:rsid w:val="00910449"/>
    <w:rsid w:val="00910D99"/>
    <w:rsid w:val="009125E2"/>
    <w:rsid w:val="00912700"/>
    <w:rsid w:val="0091326A"/>
    <w:rsid w:val="009134C5"/>
    <w:rsid w:val="0091488A"/>
    <w:rsid w:val="00914996"/>
    <w:rsid w:val="009179BA"/>
    <w:rsid w:val="00920716"/>
    <w:rsid w:val="00920E6A"/>
    <w:rsid w:val="009211EE"/>
    <w:rsid w:val="00932FFC"/>
    <w:rsid w:val="009363B6"/>
    <w:rsid w:val="00936885"/>
    <w:rsid w:val="00941C03"/>
    <w:rsid w:val="0094209E"/>
    <w:rsid w:val="00942C58"/>
    <w:rsid w:val="00943310"/>
    <w:rsid w:val="00944E52"/>
    <w:rsid w:val="00944F27"/>
    <w:rsid w:val="00946113"/>
    <w:rsid w:val="00946FD2"/>
    <w:rsid w:val="0094723F"/>
    <w:rsid w:val="0094781F"/>
    <w:rsid w:val="00947FBD"/>
    <w:rsid w:val="00950010"/>
    <w:rsid w:val="00952AB9"/>
    <w:rsid w:val="00954189"/>
    <w:rsid w:val="0095528D"/>
    <w:rsid w:val="0095556F"/>
    <w:rsid w:val="00957C84"/>
    <w:rsid w:val="00962129"/>
    <w:rsid w:val="00964696"/>
    <w:rsid w:val="0096755C"/>
    <w:rsid w:val="00970782"/>
    <w:rsid w:val="0097249D"/>
    <w:rsid w:val="00976C23"/>
    <w:rsid w:val="0097740B"/>
    <w:rsid w:val="00980D91"/>
    <w:rsid w:val="00981297"/>
    <w:rsid w:val="00982608"/>
    <w:rsid w:val="0098692A"/>
    <w:rsid w:val="00986971"/>
    <w:rsid w:val="00987048"/>
    <w:rsid w:val="00990511"/>
    <w:rsid w:val="00991A75"/>
    <w:rsid w:val="009922AA"/>
    <w:rsid w:val="00992F80"/>
    <w:rsid w:val="009941AE"/>
    <w:rsid w:val="00995786"/>
    <w:rsid w:val="0099622E"/>
    <w:rsid w:val="009A02B1"/>
    <w:rsid w:val="009A099C"/>
    <w:rsid w:val="009A1519"/>
    <w:rsid w:val="009A1872"/>
    <w:rsid w:val="009A5440"/>
    <w:rsid w:val="009B0774"/>
    <w:rsid w:val="009B2052"/>
    <w:rsid w:val="009B3225"/>
    <w:rsid w:val="009B3878"/>
    <w:rsid w:val="009B39A9"/>
    <w:rsid w:val="009C5309"/>
    <w:rsid w:val="009C7BDF"/>
    <w:rsid w:val="009D37C3"/>
    <w:rsid w:val="009D55AB"/>
    <w:rsid w:val="009D6DE1"/>
    <w:rsid w:val="009E30DB"/>
    <w:rsid w:val="009E3E30"/>
    <w:rsid w:val="009E41F8"/>
    <w:rsid w:val="009E492F"/>
    <w:rsid w:val="009E6E04"/>
    <w:rsid w:val="009F1EAE"/>
    <w:rsid w:val="009F2095"/>
    <w:rsid w:val="009F66B9"/>
    <w:rsid w:val="00A0197C"/>
    <w:rsid w:val="00A02717"/>
    <w:rsid w:val="00A05FAF"/>
    <w:rsid w:val="00A06B1C"/>
    <w:rsid w:val="00A130E1"/>
    <w:rsid w:val="00A13D82"/>
    <w:rsid w:val="00A13F9F"/>
    <w:rsid w:val="00A17386"/>
    <w:rsid w:val="00A20737"/>
    <w:rsid w:val="00A23E66"/>
    <w:rsid w:val="00A23FC7"/>
    <w:rsid w:val="00A25F53"/>
    <w:rsid w:val="00A27C98"/>
    <w:rsid w:val="00A301AB"/>
    <w:rsid w:val="00A30465"/>
    <w:rsid w:val="00A3186F"/>
    <w:rsid w:val="00A31DB2"/>
    <w:rsid w:val="00A32975"/>
    <w:rsid w:val="00A33534"/>
    <w:rsid w:val="00A3431F"/>
    <w:rsid w:val="00A3472A"/>
    <w:rsid w:val="00A3683E"/>
    <w:rsid w:val="00A41083"/>
    <w:rsid w:val="00A419A9"/>
    <w:rsid w:val="00A4352F"/>
    <w:rsid w:val="00A43F26"/>
    <w:rsid w:val="00A470AD"/>
    <w:rsid w:val="00A50193"/>
    <w:rsid w:val="00A50B70"/>
    <w:rsid w:val="00A51A76"/>
    <w:rsid w:val="00A51C77"/>
    <w:rsid w:val="00A52A85"/>
    <w:rsid w:val="00A52F34"/>
    <w:rsid w:val="00A534A8"/>
    <w:rsid w:val="00A53892"/>
    <w:rsid w:val="00A53BA9"/>
    <w:rsid w:val="00A55362"/>
    <w:rsid w:val="00A63DC5"/>
    <w:rsid w:val="00A646BD"/>
    <w:rsid w:val="00A64F31"/>
    <w:rsid w:val="00A6541E"/>
    <w:rsid w:val="00A659FA"/>
    <w:rsid w:val="00A65E97"/>
    <w:rsid w:val="00A6671C"/>
    <w:rsid w:val="00A70A33"/>
    <w:rsid w:val="00A71363"/>
    <w:rsid w:val="00A75177"/>
    <w:rsid w:val="00A759F3"/>
    <w:rsid w:val="00A76B31"/>
    <w:rsid w:val="00A77686"/>
    <w:rsid w:val="00A80FCA"/>
    <w:rsid w:val="00A9107A"/>
    <w:rsid w:val="00A96750"/>
    <w:rsid w:val="00AA0243"/>
    <w:rsid w:val="00AA25DB"/>
    <w:rsid w:val="00AA2EBA"/>
    <w:rsid w:val="00AA7E07"/>
    <w:rsid w:val="00AB3B5C"/>
    <w:rsid w:val="00AB3E4B"/>
    <w:rsid w:val="00AB4293"/>
    <w:rsid w:val="00AB570F"/>
    <w:rsid w:val="00AB690D"/>
    <w:rsid w:val="00AC0EC4"/>
    <w:rsid w:val="00AC46BF"/>
    <w:rsid w:val="00AD0C25"/>
    <w:rsid w:val="00AD121C"/>
    <w:rsid w:val="00AD17DE"/>
    <w:rsid w:val="00AD1CB2"/>
    <w:rsid w:val="00AD214E"/>
    <w:rsid w:val="00AD45BB"/>
    <w:rsid w:val="00AE17F2"/>
    <w:rsid w:val="00AE21E5"/>
    <w:rsid w:val="00AE3806"/>
    <w:rsid w:val="00AF109D"/>
    <w:rsid w:val="00AF1C25"/>
    <w:rsid w:val="00AF33B4"/>
    <w:rsid w:val="00AF35ED"/>
    <w:rsid w:val="00AF3988"/>
    <w:rsid w:val="00AF51F4"/>
    <w:rsid w:val="00AF5D60"/>
    <w:rsid w:val="00B015FF"/>
    <w:rsid w:val="00B01675"/>
    <w:rsid w:val="00B0239A"/>
    <w:rsid w:val="00B04F1D"/>
    <w:rsid w:val="00B053D1"/>
    <w:rsid w:val="00B06230"/>
    <w:rsid w:val="00B110B9"/>
    <w:rsid w:val="00B126C2"/>
    <w:rsid w:val="00B12A46"/>
    <w:rsid w:val="00B1306C"/>
    <w:rsid w:val="00B13588"/>
    <w:rsid w:val="00B13674"/>
    <w:rsid w:val="00B1544E"/>
    <w:rsid w:val="00B15F2C"/>
    <w:rsid w:val="00B162D0"/>
    <w:rsid w:val="00B16DAD"/>
    <w:rsid w:val="00B26241"/>
    <w:rsid w:val="00B263A7"/>
    <w:rsid w:val="00B26EE7"/>
    <w:rsid w:val="00B31799"/>
    <w:rsid w:val="00B35559"/>
    <w:rsid w:val="00B35A79"/>
    <w:rsid w:val="00B40CB8"/>
    <w:rsid w:val="00B4124C"/>
    <w:rsid w:val="00B41E18"/>
    <w:rsid w:val="00B44F98"/>
    <w:rsid w:val="00B503DF"/>
    <w:rsid w:val="00B504EA"/>
    <w:rsid w:val="00B533D2"/>
    <w:rsid w:val="00B53D7F"/>
    <w:rsid w:val="00B55CE0"/>
    <w:rsid w:val="00B55DF3"/>
    <w:rsid w:val="00B61B4E"/>
    <w:rsid w:val="00B63EA4"/>
    <w:rsid w:val="00B64A67"/>
    <w:rsid w:val="00B6609D"/>
    <w:rsid w:val="00B676E4"/>
    <w:rsid w:val="00B71246"/>
    <w:rsid w:val="00B7381F"/>
    <w:rsid w:val="00B73E8A"/>
    <w:rsid w:val="00B74CFE"/>
    <w:rsid w:val="00B80A29"/>
    <w:rsid w:val="00B8193E"/>
    <w:rsid w:val="00B82AD6"/>
    <w:rsid w:val="00B8578A"/>
    <w:rsid w:val="00B86E00"/>
    <w:rsid w:val="00B912C8"/>
    <w:rsid w:val="00B9299D"/>
    <w:rsid w:val="00B92AE7"/>
    <w:rsid w:val="00B92DFD"/>
    <w:rsid w:val="00BA0F7F"/>
    <w:rsid w:val="00BA2BAC"/>
    <w:rsid w:val="00BA2F37"/>
    <w:rsid w:val="00BA6D04"/>
    <w:rsid w:val="00BA7305"/>
    <w:rsid w:val="00BB1727"/>
    <w:rsid w:val="00BB5016"/>
    <w:rsid w:val="00BB6B30"/>
    <w:rsid w:val="00BC014A"/>
    <w:rsid w:val="00BC015F"/>
    <w:rsid w:val="00BC1165"/>
    <w:rsid w:val="00BC3729"/>
    <w:rsid w:val="00BC5347"/>
    <w:rsid w:val="00BD4819"/>
    <w:rsid w:val="00BD4E79"/>
    <w:rsid w:val="00BD58F6"/>
    <w:rsid w:val="00BD7369"/>
    <w:rsid w:val="00BE0E92"/>
    <w:rsid w:val="00BE18CC"/>
    <w:rsid w:val="00BE2BA6"/>
    <w:rsid w:val="00BE54A7"/>
    <w:rsid w:val="00BE7A38"/>
    <w:rsid w:val="00BF07DC"/>
    <w:rsid w:val="00BF136B"/>
    <w:rsid w:val="00BF2415"/>
    <w:rsid w:val="00BF273C"/>
    <w:rsid w:val="00BF57E4"/>
    <w:rsid w:val="00C004B6"/>
    <w:rsid w:val="00C0474E"/>
    <w:rsid w:val="00C05A79"/>
    <w:rsid w:val="00C07F2A"/>
    <w:rsid w:val="00C102A7"/>
    <w:rsid w:val="00C11C46"/>
    <w:rsid w:val="00C17DA4"/>
    <w:rsid w:val="00C20510"/>
    <w:rsid w:val="00C20FAC"/>
    <w:rsid w:val="00C222E4"/>
    <w:rsid w:val="00C22FFF"/>
    <w:rsid w:val="00C23BE1"/>
    <w:rsid w:val="00C2461C"/>
    <w:rsid w:val="00C24F70"/>
    <w:rsid w:val="00C2721A"/>
    <w:rsid w:val="00C33F7A"/>
    <w:rsid w:val="00C34C69"/>
    <w:rsid w:val="00C3597B"/>
    <w:rsid w:val="00C42868"/>
    <w:rsid w:val="00C44859"/>
    <w:rsid w:val="00C44CBA"/>
    <w:rsid w:val="00C45586"/>
    <w:rsid w:val="00C50A61"/>
    <w:rsid w:val="00C50C31"/>
    <w:rsid w:val="00C510B1"/>
    <w:rsid w:val="00C524E1"/>
    <w:rsid w:val="00C52500"/>
    <w:rsid w:val="00C52D13"/>
    <w:rsid w:val="00C562C6"/>
    <w:rsid w:val="00C5722E"/>
    <w:rsid w:val="00C5730F"/>
    <w:rsid w:val="00C71B14"/>
    <w:rsid w:val="00C72BBA"/>
    <w:rsid w:val="00C74F87"/>
    <w:rsid w:val="00C85FA8"/>
    <w:rsid w:val="00CA1565"/>
    <w:rsid w:val="00CA2B37"/>
    <w:rsid w:val="00CA7059"/>
    <w:rsid w:val="00CB05C6"/>
    <w:rsid w:val="00CB368B"/>
    <w:rsid w:val="00CB369A"/>
    <w:rsid w:val="00CB439F"/>
    <w:rsid w:val="00CC2225"/>
    <w:rsid w:val="00CC3805"/>
    <w:rsid w:val="00CC4866"/>
    <w:rsid w:val="00CC7757"/>
    <w:rsid w:val="00CC7AED"/>
    <w:rsid w:val="00CD3098"/>
    <w:rsid w:val="00CD63C8"/>
    <w:rsid w:val="00CD6DD4"/>
    <w:rsid w:val="00CD77C2"/>
    <w:rsid w:val="00CE05C0"/>
    <w:rsid w:val="00CE194A"/>
    <w:rsid w:val="00CE244F"/>
    <w:rsid w:val="00CE26BE"/>
    <w:rsid w:val="00CF43AE"/>
    <w:rsid w:val="00CF55C9"/>
    <w:rsid w:val="00D0001E"/>
    <w:rsid w:val="00D04105"/>
    <w:rsid w:val="00D04D3A"/>
    <w:rsid w:val="00D0599A"/>
    <w:rsid w:val="00D05BCF"/>
    <w:rsid w:val="00D066E6"/>
    <w:rsid w:val="00D07AF9"/>
    <w:rsid w:val="00D154B2"/>
    <w:rsid w:val="00D16000"/>
    <w:rsid w:val="00D20BC2"/>
    <w:rsid w:val="00D23F2A"/>
    <w:rsid w:val="00D242E8"/>
    <w:rsid w:val="00D243FC"/>
    <w:rsid w:val="00D3004B"/>
    <w:rsid w:val="00D311B6"/>
    <w:rsid w:val="00D31686"/>
    <w:rsid w:val="00D34E7F"/>
    <w:rsid w:val="00D351B5"/>
    <w:rsid w:val="00D35C3D"/>
    <w:rsid w:val="00D36B0D"/>
    <w:rsid w:val="00D379F3"/>
    <w:rsid w:val="00D41627"/>
    <w:rsid w:val="00D41767"/>
    <w:rsid w:val="00D43186"/>
    <w:rsid w:val="00D43471"/>
    <w:rsid w:val="00D44087"/>
    <w:rsid w:val="00D4455D"/>
    <w:rsid w:val="00D44BB8"/>
    <w:rsid w:val="00D62E48"/>
    <w:rsid w:val="00D65AD3"/>
    <w:rsid w:val="00D70A53"/>
    <w:rsid w:val="00D716FC"/>
    <w:rsid w:val="00D71ECA"/>
    <w:rsid w:val="00D72852"/>
    <w:rsid w:val="00D72CBA"/>
    <w:rsid w:val="00D76246"/>
    <w:rsid w:val="00D7751F"/>
    <w:rsid w:val="00D81459"/>
    <w:rsid w:val="00D8165F"/>
    <w:rsid w:val="00D86E0C"/>
    <w:rsid w:val="00D90BDF"/>
    <w:rsid w:val="00D91F97"/>
    <w:rsid w:val="00D95101"/>
    <w:rsid w:val="00D961D5"/>
    <w:rsid w:val="00D963B3"/>
    <w:rsid w:val="00D971C2"/>
    <w:rsid w:val="00D972C5"/>
    <w:rsid w:val="00DA0478"/>
    <w:rsid w:val="00DA337E"/>
    <w:rsid w:val="00DA446B"/>
    <w:rsid w:val="00DA5118"/>
    <w:rsid w:val="00DA659E"/>
    <w:rsid w:val="00DA7A21"/>
    <w:rsid w:val="00DB0141"/>
    <w:rsid w:val="00DB0411"/>
    <w:rsid w:val="00DB1250"/>
    <w:rsid w:val="00DB261C"/>
    <w:rsid w:val="00DB2EC8"/>
    <w:rsid w:val="00DB3B80"/>
    <w:rsid w:val="00DB40C9"/>
    <w:rsid w:val="00DC1F69"/>
    <w:rsid w:val="00DC7A74"/>
    <w:rsid w:val="00DD1B31"/>
    <w:rsid w:val="00DD3CCD"/>
    <w:rsid w:val="00DD508E"/>
    <w:rsid w:val="00DE0C8F"/>
    <w:rsid w:val="00DE2549"/>
    <w:rsid w:val="00DE4646"/>
    <w:rsid w:val="00DE5625"/>
    <w:rsid w:val="00DE7EE6"/>
    <w:rsid w:val="00DF0601"/>
    <w:rsid w:val="00DF56D8"/>
    <w:rsid w:val="00DF639B"/>
    <w:rsid w:val="00DF6408"/>
    <w:rsid w:val="00DF6EFD"/>
    <w:rsid w:val="00E0053D"/>
    <w:rsid w:val="00E018CE"/>
    <w:rsid w:val="00E01DA0"/>
    <w:rsid w:val="00E02338"/>
    <w:rsid w:val="00E03A90"/>
    <w:rsid w:val="00E04B87"/>
    <w:rsid w:val="00E05733"/>
    <w:rsid w:val="00E0587F"/>
    <w:rsid w:val="00E15BD5"/>
    <w:rsid w:val="00E1612F"/>
    <w:rsid w:val="00E216DC"/>
    <w:rsid w:val="00E24676"/>
    <w:rsid w:val="00E32349"/>
    <w:rsid w:val="00E33EDF"/>
    <w:rsid w:val="00E36410"/>
    <w:rsid w:val="00E36E96"/>
    <w:rsid w:val="00E436A1"/>
    <w:rsid w:val="00E44CE4"/>
    <w:rsid w:val="00E47325"/>
    <w:rsid w:val="00E50D2F"/>
    <w:rsid w:val="00E51BC7"/>
    <w:rsid w:val="00E5272E"/>
    <w:rsid w:val="00E53756"/>
    <w:rsid w:val="00E54CFD"/>
    <w:rsid w:val="00E54E8E"/>
    <w:rsid w:val="00E55C81"/>
    <w:rsid w:val="00E6025B"/>
    <w:rsid w:val="00E603C0"/>
    <w:rsid w:val="00E638D5"/>
    <w:rsid w:val="00E64C1D"/>
    <w:rsid w:val="00E65DFF"/>
    <w:rsid w:val="00E65EDA"/>
    <w:rsid w:val="00E71C86"/>
    <w:rsid w:val="00E74B3B"/>
    <w:rsid w:val="00E74E4F"/>
    <w:rsid w:val="00E753E9"/>
    <w:rsid w:val="00E77114"/>
    <w:rsid w:val="00E81AC0"/>
    <w:rsid w:val="00E82F7D"/>
    <w:rsid w:val="00E84889"/>
    <w:rsid w:val="00E92B94"/>
    <w:rsid w:val="00E93182"/>
    <w:rsid w:val="00E94BF5"/>
    <w:rsid w:val="00E95B7F"/>
    <w:rsid w:val="00E974D1"/>
    <w:rsid w:val="00E97778"/>
    <w:rsid w:val="00E97B55"/>
    <w:rsid w:val="00EA05F4"/>
    <w:rsid w:val="00EA1DD6"/>
    <w:rsid w:val="00EA31A3"/>
    <w:rsid w:val="00EA464F"/>
    <w:rsid w:val="00EA5D23"/>
    <w:rsid w:val="00EA6046"/>
    <w:rsid w:val="00EA66FE"/>
    <w:rsid w:val="00EA68E7"/>
    <w:rsid w:val="00EA6F38"/>
    <w:rsid w:val="00EA7717"/>
    <w:rsid w:val="00EB11FA"/>
    <w:rsid w:val="00EB1C2D"/>
    <w:rsid w:val="00EB265D"/>
    <w:rsid w:val="00EB53EB"/>
    <w:rsid w:val="00EB7DD2"/>
    <w:rsid w:val="00EC153F"/>
    <w:rsid w:val="00EC1B11"/>
    <w:rsid w:val="00EC2F1D"/>
    <w:rsid w:val="00EC30F2"/>
    <w:rsid w:val="00EC413A"/>
    <w:rsid w:val="00EC4A1B"/>
    <w:rsid w:val="00ED0198"/>
    <w:rsid w:val="00ED19FA"/>
    <w:rsid w:val="00ED3B65"/>
    <w:rsid w:val="00ED4F98"/>
    <w:rsid w:val="00ED6CAB"/>
    <w:rsid w:val="00EE1165"/>
    <w:rsid w:val="00EE14D4"/>
    <w:rsid w:val="00EE15B8"/>
    <w:rsid w:val="00EE15B9"/>
    <w:rsid w:val="00EE5DDC"/>
    <w:rsid w:val="00EE6317"/>
    <w:rsid w:val="00EF13AA"/>
    <w:rsid w:val="00EF2578"/>
    <w:rsid w:val="00EF373B"/>
    <w:rsid w:val="00EF6775"/>
    <w:rsid w:val="00F00B45"/>
    <w:rsid w:val="00F00EDA"/>
    <w:rsid w:val="00F055F4"/>
    <w:rsid w:val="00F05866"/>
    <w:rsid w:val="00F05F83"/>
    <w:rsid w:val="00F065FE"/>
    <w:rsid w:val="00F1373E"/>
    <w:rsid w:val="00F15D15"/>
    <w:rsid w:val="00F15E17"/>
    <w:rsid w:val="00F17246"/>
    <w:rsid w:val="00F17C93"/>
    <w:rsid w:val="00F205E3"/>
    <w:rsid w:val="00F22511"/>
    <w:rsid w:val="00F2525E"/>
    <w:rsid w:val="00F26D38"/>
    <w:rsid w:val="00F33849"/>
    <w:rsid w:val="00F35AD9"/>
    <w:rsid w:val="00F362F7"/>
    <w:rsid w:val="00F36C1E"/>
    <w:rsid w:val="00F37EDC"/>
    <w:rsid w:val="00F37FE9"/>
    <w:rsid w:val="00F41DFE"/>
    <w:rsid w:val="00F43E5E"/>
    <w:rsid w:val="00F44118"/>
    <w:rsid w:val="00F475C7"/>
    <w:rsid w:val="00F515E6"/>
    <w:rsid w:val="00F52089"/>
    <w:rsid w:val="00F52329"/>
    <w:rsid w:val="00F538B3"/>
    <w:rsid w:val="00F575FA"/>
    <w:rsid w:val="00F64BCA"/>
    <w:rsid w:val="00F65D73"/>
    <w:rsid w:val="00F675CD"/>
    <w:rsid w:val="00F706AE"/>
    <w:rsid w:val="00F716E0"/>
    <w:rsid w:val="00F74E63"/>
    <w:rsid w:val="00F80110"/>
    <w:rsid w:val="00F824CB"/>
    <w:rsid w:val="00F83D6C"/>
    <w:rsid w:val="00F85629"/>
    <w:rsid w:val="00F86B85"/>
    <w:rsid w:val="00F92675"/>
    <w:rsid w:val="00F92841"/>
    <w:rsid w:val="00F93E87"/>
    <w:rsid w:val="00F94269"/>
    <w:rsid w:val="00F94F77"/>
    <w:rsid w:val="00F95E58"/>
    <w:rsid w:val="00F96306"/>
    <w:rsid w:val="00F97521"/>
    <w:rsid w:val="00F97C64"/>
    <w:rsid w:val="00FA1D9D"/>
    <w:rsid w:val="00FA30FC"/>
    <w:rsid w:val="00FA5E0B"/>
    <w:rsid w:val="00FA7590"/>
    <w:rsid w:val="00FB19F9"/>
    <w:rsid w:val="00FB2F4A"/>
    <w:rsid w:val="00FB3EF5"/>
    <w:rsid w:val="00FB3F7C"/>
    <w:rsid w:val="00FB46BF"/>
    <w:rsid w:val="00FB5FE2"/>
    <w:rsid w:val="00FC18D3"/>
    <w:rsid w:val="00FC2220"/>
    <w:rsid w:val="00FC2B6E"/>
    <w:rsid w:val="00FC6A3B"/>
    <w:rsid w:val="00FD0654"/>
    <w:rsid w:val="00FD7500"/>
    <w:rsid w:val="00FE21A2"/>
    <w:rsid w:val="00FE2244"/>
    <w:rsid w:val="00FE389F"/>
    <w:rsid w:val="00FE3AD7"/>
    <w:rsid w:val="00FE4697"/>
    <w:rsid w:val="00FE5750"/>
    <w:rsid w:val="00FE796B"/>
    <w:rsid w:val="00FF0746"/>
    <w:rsid w:val="00FF0ADE"/>
    <w:rsid w:val="00FF31DB"/>
    <w:rsid w:val="00FF592D"/>
    <w:rsid w:val="00FF5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791D6C"/>
  <w15:docId w15:val="{3BACA670-CA77-495E-B48F-B533F468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619"/>
    <w:pPr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autoRedefine/>
    <w:uiPriority w:val="9"/>
    <w:qFormat/>
    <w:rsid w:val="00024312"/>
    <w:pPr>
      <w:keepNext/>
      <w:widowControl w:val="0"/>
      <w:numPr>
        <w:numId w:val="42"/>
      </w:numPr>
      <w:tabs>
        <w:tab w:val="left" w:pos="0"/>
        <w:tab w:val="left" w:pos="567"/>
      </w:tabs>
      <w:jc w:val="left"/>
      <w:outlineLvl w:val="0"/>
    </w:pPr>
    <w:rPr>
      <w:rFonts w:eastAsia="MS Mincho"/>
      <w:b/>
      <w:bCs/>
      <w:lang w:val="es-ES"/>
    </w:rPr>
  </w:style>
  <w:style w:type="paragraph" w:styleId="Ttulo2">
    <w:name w:val="heading 2"/>
    <w:basedOn w:val="Normal"/>
    <w:next w:val="Normal"/>
    <w:link w:val="Ttulo2Car"/>
    <w:autoRedefine/>
    <w:uiPriority w:val="9"/>
    <w:qFormat/>
    <w:rsid w:val="00EE5DDC"/>
    <w:pPr>
      <w:keepNext/>
      <w:numPr>
        <w:ilvl w:val="1"/>
        <w:numId w:val="42"/>
      </w:numPr>
      <w:tabs>
        <w:tab w:val="left" w:pos="567"/>
      </w:tabs>
      <w:outlineLvl w:val="1"/>
    </w:pPr>
    <w:rPr>
      <w:b/>
      <w:lang w:val="es-ES"/>
    </w:rPr>
  </w:style>
  <w:style w:type="paragraph" w:styleId="Ttulo3">
    <w:name w:val="heading 3"/>
    <w:basedOn w:val="Normal"/>
    <w:next w:val="Normal"/>
    <w:autoRedefine/>
    <w:uiPriority w:val="9"/>
    <w:qFormat/>
    <w:rsid w:val="00D154B2"/>
    <w:pPr>
      <w:numPr>
        <w:ilvl w:val="2"/>
        <w:numId w:val="42"/>
      </w:numPr>
      <w:outlineLvl w:val="2"/>
    </w:pPr>
    <w:rPr>
      <w:b/>
    </w:rPr>
  </w:style>
  <w:style w:type="paragraph" w:styleId="Ttulo4">
    <w:name w:val="heading 4"/>
    <w:basedOn w:val="Normal"/>
    <w:next w:val="Normal"/>
    <w:uiPriority w:val="9"/>
    <w:qFormat/>
    <w:rsid w:val="004B41AD"/>
    <w:pPr>
      <w:keepNext/>
      <w:numPr>
        <w:ilvl w:val="3"/>
        <w:numId w:val="42"/>
      </w:numPr>
      <w:outlineLvl w:val="3"/>
    </w:pPr>
    <w:rPr>
      <w:b/>
      <w:bCs/>
      <w:lang w:val="es-ES_tradnl"/>
    </w:rPr>
  </w:style>
  <w:style w:type="paragraph" w:styleId="Ttulo5">
    <w:name w:val="heading 5"/>
    <w:aliases w:val="Tab"/>
    <w:basedOn w:val="Normal"/>
    <w:next w:val="Normal"/>
    <w:qFormat/>
    <w:rsid w:val="00B8193E"/>
    <w:pPr>
      <w:keepNext/>
      <w:numPr>
        <w:ilvl w:val="4"/>
        <w:numId w:val="42"/>
      </w:numPr>
      <w:jc w:val="center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45586"/>
    <w:pPr>
      <w:keepNext/>
      <w:keepLines/>
      <w:numPr>
        <w:ilvl w:val="5"/>
        <w:numId w:val="4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Ttulo7">
    <w:name w:val="heading 7"/>
    <w:aliases w:val="Título 7 Car1 Car"/>
    <w:basedOn w:val="Normal"/>
    <w:next w:val="Normal"/>
    <w:link w:val="Ttulo7Car"/>
    <w:uiPriority w:val="9"/>
    <w:unhideWhenUsed/>
    <w:qFormat/>
    <w:rsid w:val="005C4FD9"/>
    <w:pPr>
      <w:keepNext/>
      <w:keepLines/>
      <w:numPr>
        <w:ilvl w:val="6"/>
        <w:numId w:val="4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633D6"/>
    <w:pPr>
      <w:numPr>
        <w:ilvl w:val="7"/>
        <w:numId w:val="42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B41AD"/>
    <w:pPr>
      <w:keepNext/>
      <w:keepLines/>
      <w:numPr>
        <w:ilvl w:val="8"/>
        <w:numId w:val="42"/>
      </w:numPr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link w:val="Ttulo6"/>
    <w:uiPriority w:val="9"/>
    <w:rsid w:val="00C45586"/>
    <w:rPr>
      <w:rFonts w:ascii="Cambria" w:hAnsi="Cambria"/>
      <w:i/>
      <w:iCs/>
      <w:color w:val="243F60"/>
      <w:lang w:val="es-CO"/>
    </w:rPr>
  </w:style>
  <w:style w:type="character" w:customStyle="1" w:styleId="Ttulo7Car">
    <w:name w:val="Título 7 Car"/>
    <w:aliases w:val="Título 7 Car1 Car Car1"/>
    <w:link w:val="Ttulo7"/>
    <w:uiPriority w:val="9"/>
    <w:rsid w:val="005C4FD9"/>
    <w:rPr>
      <w:rFonts w:ascii="Cambria" w:hAnsi="Cambria"/>
      <w:i/>
      <w:iCs/>
      <w:color w:val="404040"/>
      <w:lang w:val="es-CO"/>
    </w:rPr>
  </w:style>
  <w:style w:type="character" w:customStyle="1" w:styleId="Ttulo8Car">
    <w:name w:val="Título 8 Car"/>
    <w:link w:val="Ttulo8"/>
    <w:uiPriority w:val="9"/>
    <w:rsid w:val="008633D6"/>
    <w:rPr>
      <w:rFonts w:ascii="Calibri" w:hAnsi="Calibri"/>
      <w:i/>
      <w:iCs/>
      <w:sz w:val="24"/>
      <w:szCs w:val="24"/>
      <w:lang w:val="es-CO"/>
    </w:rPr>
  </w:style>
  <w:style w:type="character" w:customStyle="1" w:styleId="Ttulo9Car">
    <w:name w:val="Título 9 Car"/>
    <w:link w:val="Ttulo9"/>
    <w:uiPriority w:val="9"/>
    <w:rsid w:val="004B41AD"/>
    <w:rPr>
      <w:rFonts w:ascii="Cambria" w:hAnsi="Cambria"/>
      <w:i/>
      <w:iCs/>
      <w:color w:val="404040"/>
      <w:lang w:val="es-CO"/>
    </w:rPr>
  </w:style>
  <w:style w:type="paragraph" w:styleId="Encabezado">
    <w:name w:val="header"/>
    <w:aliases w:val="encabezado,Encabezado 1,Tablas,Encabezado Car Car"/>
    <w:basedOn w:val="Normal"/>
    <w:link w:val="EncabezadoCar"/>
    <w:uiPriority w:val="99"/>
    <w:rsid w:val="00B8193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Encabezado 1 Car,Tablas Car,Encabezado Car Car Car"/>
    <w:link w:val="Encabezado"/>
    <w:uiPriority w:val="99"/>
    <w:rsid w:val="0024595C"/>
    <w:rPr>
      <w:rFonts w:ascii="Arial" w:hAnsi="Arial"/>
      <w:sz w:val="22"/>
      <w:lang w:val="es-CO"/>
    </w:rPr>
  </w:style>
  <w:style w:type="paragraph" w:styleId="Sangradetextonormal">
    <w:name w:val="Body Text Indent"/>
    <w:basedOn w:val="Normal"/>
    <w:autoRedefine/>
    <w:rsid w:val="00002262"/>
    <w:pPr>
      <w:keepNext/>
      <w:keepLines/>
    </w:pPr>
    <w:rPr>
      <w:lang w:val="es-ES_tradnl"/>
    </w:rPr>
  </w:style>
  <w:style w:type="paragraph" w:styleId="Piedepgina">
    <w:name w:val="footer"/>
    <w:aliases w:val="Referencia de Documento,pie de página,Bas de page"/>
    <w:basedOn w:val="Normal"/>
    <w:link w:val="PiedepginaCar"/>
    <w:uiPriority w:val="99"/>
    <w:rsid w:val="00B8193E"/>
    <w:pPr>
      <w:tabs>
        <w:tab w:val="center" w:pos="4252"/>
        <w:tab w:val="right" w:pos="8504"/>
      </w:tabs>
      <w:jc w:val="right"/>
    </w:pPr>
    <w:rPr>
      <w:sz w:val="18"/>
      <w:lang w:val="es-ES"/>
    </w:rPr>
  </w:style>
  <w:style w:type="paragraph" w:styleId="Sangra2detindependiente">
    <w:name w:val="Body Text Indent 2"/>
    <w:basedOn w:val="Normal"/>
    <w:rsid w:val="00B8193E"/>
    <w:pPr>
      <w:widowControl w:val="0"/>
      <w:ind w:left="741"/>
    </w:pPr>
    <w:rPr>
      <w:snapToGrid w:val="0"/>
      <w:lang w:val="es-ES"/>
    </w:rPr>
  </w:style>
  <w:style w:type="paragraph" w:styleId="Listaconvietas">
    <w:name w:val="List Bullet"/>
    <w:basedOn w:val="Normal"/>
    <w:autoRedefine/>
    <w:semiHidden/>
    <w:rsid w:val="00B8193E"/>
    <w:pPr>
      <w:tabs>
        <w:tab w:val="num" w:pos="822"/>
      </w:tabs>
      <w:ind w:left="822" w:hanging="510"/>
    </w:pPr>
    <w:rPr>
      <w:lang w:val="es-ES"/>
    </w:rPr>
  </w:style>
  <w:style w:type="paragraph" w:styleId="Textoindependiente2">
    <w:name w:val="Body Text 2"/>
    <w:basedOn w:val="Normal"/>
    <w:semiHidden/>
    <w:rsid w:val="00B8193E"/>
    <w:rPr>
      <w:b/>
      <w:lang w:val="es-ES_tradnl"/>
    </w:rPr>
  </w:style>
  <w:style w:type="paragraph" w:styleId="Sangra3detindependiente">
    <w:name w:val="Body Text Indent 3"/>
    <w:basedOn w:val="Normal"/>
    <w:rsid w:val="00B8193E"/>
    <w:pPr>
      <w:ind w:left="1210"/>
    </w:pPr>
  </w:style>
  <w:style w:type="paragraph" w:styleId="Mapadeldocumento">
    <w:name w:val="Document Map"/>
    <w:basedOn w:val="Normal"/>
    <w:semiHidden/>
    <w:rsid w:val="00B8193E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semiHidden/>
    <w:rsid w:val="00B8193E"/>
    <w:rPr>
      <w:rFonts w:ascii="Tahoma" w:hAnsi="Tahoma" w:cs="Tahoma"/>
      <w:sz w:val="16"/>
      <w:szCs w:val="16"/>
    </w:rPr>
  </w:style>
  <w:style w:type="paragraph" w:customStyle="1" w:styleId="Estilo1">
    <w:name w:val="Estilo1"/>
    <w:basedOn w:val="Textoindependiente"/>
    <w:autoRedefine/>
    <w:rsid w:val="00B8193E"/>
    <w:pPr>
      <w:ind w:left="567"/>
    </w:pPr>
  </w:style>
  <w:style w:type="paragraph" w:styleId="Textoindependiente">
    <w:name w:val="Body Text"/>
    <w:basedOn w:val="Normal"/>
    <w:autoRedefine/>
    <w:rsid w:val="00B73E8A"/>
    <w:pPr>
      <w:ind w:left="17"/>
      <w:jc w:val="center"/>
    </w:pPr>
  </w:style>
  <w:style w:type="paragraph" w:customStyle="1" w:styleId="Default">
    <w:name w:val="Default"/>
    <w:rsid w:val="00755037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024312"/>
    <w:pPr>
      <w:tabs>
        <w:tab w:val="left" w:pos="480"/>
        <w:tab w:val="right" w:leader="dot" w:pos="8789"/>
      </w:tabs>
      <w:spacing w:before="120" w:after="120" w:line="276" w:lineRule="auto"/>
      <w:ind w:left="567" w:hanging="567"/>
      <w:jc w:val="center"/>
    </w:pPr>
    <w:rPr>
      <w:rFonts w:eastAsia="MS Mincho" w:cs="Arial"/>
      <w:b/>
      <w:noProof/>
      <w:lang w:val="es-MX"/>
    </w:rPr>
  </w:style>
  <w:style w:type="character" w:styleId="Refdecomentario">
    <w:name w:val="annotation reference"/>
    <w:uiPriority w:val="99"/>
    <w:semiHidden/>
    <w:unhideWhenUsed/>
    <w:rsid w:val="0075503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55037"/>
  </w:style>
  <w:style w:type="character" w:customStyle="1" w:styleId="TextocomentarioCar">
    <w:name w:val="Texto comentario Car"/>
    <w:link w:val="Textocomentario"/>
    <w:uiPriority w:val="99"/>
    <w:rsid w:val="00755037"/>
    <w:rPr>
      <w:rFonts w:ascii="Arial" w:hAnsi="Arial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5037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55037"/>
    <w:rPr>
      <w:rFonts w:ascii="Arial" w:hAnsi="Arial"/>
      <w:b/>
      <w:bCs/>
      <w:lang w:val="es-CO"/>
    </w:rPr>
  </w:style>
  <w:style w:type="paragraph" w:styleId="Prrafodelista">
    <w:name w:val="List Paragraph"/>
    <w:aliases w:val="Bolita,BOLA,List Paragraph,Párrafo de lista3,Párrafo de lista21,BOLADEF,Párrafo de lista211,Guión,Titulo 8,bolita"/>
    <w:basedOn w:val="Normal"/>
    <w:link w:val="PrrafodelistaCar"/>
    <w:uiPriority w:val="1"/>
    <w:qFormat/>
    <w:rsid w:val="007A2B7C"/>
    <w:pPr>
      <w:spacing w:line="276" w:lineRule="auto"/>
      <w:ind w:left="720"/>
      <w:contextualSpacing/>
      <w:jc w:val="center"/>
    </w:pPr>
    <w:rPr>
      <w:rFonts w:ascii="Calibri" w:eastAsia="Calibri" w:hAnsi="Calibri"/>
      <w:szCs w:val="22"/>
      <w:lang w:eastAsia="en-US"/>
    </w:rPr>
  </w:style>
  <w:style w:type="table" w:styleId="Tablaconcuadrcula">
    <w:name w:val="Table Grid"/>
    <w:basedOn w:val="Tablanormal"/>
    <w:uiPriority w:val="59"/>
    <w:rsid w:val="007E5E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tes">
    <w:name w:val="Notes"/>
    <w:basedOn w:val="Normal"/>
    <w:rsid w:val="00B9299D"/>
    <w:pPr>
      <w:spacing w:before="60" w:after="60"/>
      <w:ind w:right="14"/>
    </w:pPr>
    <w:rPr>
      <w:rFonts w:ascii="Times New Roman" w:hAnsi="Times New Roman"/>
      <w:sz w:val="16"/>
      <w:lang w:eastAsia="en-US" w:bidi="he-IL"/>
    </w:rPr>
  </w:style>
  <w:style w:type="paragraph" w:customStyle="1" w:styleId="TableTitles">
    <w:name w:val="TableTitles"/>
    <w:basedOn w:val="Notes"/>
    <w:rsid w:val="00B9299D"/>
    <w:pPr>
      <w:spacing w:before="0" w:after="0"/>
      <w:ind w:right="29"/>
      <w:jc w:val="center"/>
    </w:pPr>
    <w:rPr>
      <w:sz w:val="18"/>
    </w:rPr>
  </w:style>
  <w:style w:type="paragraph" w:customStyle="1" w:styleId="TableInfo">
    <w:name w:val="TableInfo"/>
    <w:basedOn w:val="Normal"/>
    <w:rsid w:val="00B9299D"/>
    <w:pPr>
      <w:spacing w:before="60"/>
      <w:jc w:val="center"/>
    </w:pPr>
    <w:rPr>
      <w:rFonts w:ascii="Times New Roman" w:hAnsi="Times New Roman"/>
      <w:caps/>
      <w:lang w:eastAsia="en-US" w:bidi="he-IL"/>
    </w:rPr>
  </w:style>
  <w:style w:type="character" w:styleId="nfasis">
    <w:name w:val="Emphasis"/>
    <w:uiPriority w:val="20"/>
    <w:qFormat/>
    <w:rsid w:val="005C4FD9"/>
    <w:rPr>
      <w:rFonts w:ascii="Arial Negrita" w:hAnsi="Arial Negrita"/>
      <w:b/>
      <w:iCs/>
      <w:smallCaps/>
      <w:color w:val="auto"/>
      <w:sz w:val="20"/>
    </w:rPr>
  </w:style>
  <w:style w:type="paragraph" w:styleId="Textonotapie">
    <w:name w:val="footnote text"/>
    <w:basedOn w:val="Normal"/>
    <w:link w:val="TextonotapieCar"/>
    <w:autoRedefine/>
    <w:unhideWhenUsed/>
    <w:rsid w:val="005C4FD9"/>
    <w:rPr>
      <w:rFonts w:eastAsia="Calibri"/>
      <w:sz w:val="16"/>
      <w:lang w:val="es-ES_tradnl" w:eastAsia="en-US"/>
    </w:rPr>
  </w:style>
  <w:style w:type="character" w:customStyle="1" w:styleId="TextonotapieCar">
    <w:name w:val="Texto nota pie Car"/>
    <w:link w:val="Textonotapie"/>
    <w:rsid w:val="005C4FD9"/>
    <w:rPr>
      <w:rFonts w:ascii="Arial" w:eastAsia="Calibri" w:hAnsi="Arial"/>
      <w:sz w:val="16"/>
      <w:lang w:val="es-ES_tradnl" w:eastAsia="en-US"/>
    </w:rPr>
  </w:style>
  <w:style w:type="character" w:styleId="Refdenotaalpie">
    <w:name w:val="footnote reference"/>
    <w:aliases w:val="Nota de pie"/>
    <w:uiPriority w:val="99"/>
    <w:rsid w:val="005C4FD9"/>
    <w:rPr>
      <w:vertAlign w:val="superscript"/>
    </w:rPr>
  </w:style>
  <w:style w:type="paragraph" w:styleId="Textoindependiente3">
    <w:name w:val="Body Text 3"/>
    <w:basedOn w:val="Normal"/>
    <w:link w:val="Textoindependiente3Car"/>
    <w:unhideWhenUsed/>
    <w:rsid w:val="00C455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C45586"/>
    <w:rPr>
      <w:rFonts w:ascii="Arial" w:hAnsi="Arial"/>
      <w:sz w:val="16"/>
      <w:szCs w:val="16"/>
      <w:lang w:val="es-CO"/>
    </w:rPr>
  </w:style>
  <w:style w:type="paragraph" w:customStyle="1" w:styleId="Vieta1">
    <w:name w:val="Viñeta 1"/>
    <w:basedOn w:val="Normal"/>
    <w:next w:val="Normal"/>
    <w:link w:val="Vieta1Car1"/>
    <w:rsid w:val="00B015FF"/>
    <w:pPr>
      <w:ind w:left="720" w:hanging="360"/>
    </w:pPr>
    <w:rPr>
      <w:rFonts w:cs="Arial"/>
      <w:szCs w:val="14"/>
      <w:lang w:val="es-ES"/>
    </w:rPr>
  </w:style>
  <w:style w:type="character" w:customStyle="1" w:styleId="Vieta1Car1">
    <w:name w:val="Viñeta 1 Car1"/>
    <w:link w:val="Vieta1"/>
    <w:rsid w:val="00B015FF"/>
    <w:rPr>
      <w:rFonts w:ascii="Arial" w:hAnsi="Arial" w:cs="Arial"/>
      <w:szCs w:val="14"/>
    </w:rPr>
  </w:style>
  <w:style w:type="paragraph" w:customStyle="1" w:styleId="Vieta">
    <w:name w:val="Viñeta"/>
    <w:basedOn w:val="Normal"/>
    <w:rsid w:val="00B015FF"/>
    <w:pPr>
      <w:ind w:left="360" w:hanging="360"/>
    </w:pPr>
    <w:rPr>
      <w:lang w:val="es-ES"/>
    </w:rPr>
  </w:style>
  <w:style w:type="paragraph" w:customStyle="1" w:styleId="Textoindependiente21">
    <w:name w:val="Texto independiente 21"/>
    <w:basedOn w:val="Normal"/>
    <w:rsid w:val="002A4A73"/>
    <w:pPr>
      <w:widowControl w:val="0"/>
    </w:pPr>
    <w:rPr>
      <w:rFonts w:ascii="Century Gothic" w:hAnsi="Century Gothic"/>
      <w:sz w:val="16"/>
      <w:lang w:val="es-ES_tradnl"/>
    </w:rPr>
  </w:style>
  <w:style w:type="paragraph" w:customStyle="1" w:styleId="marthacle">
    <w:name w:val="martha cle"/>
    <w:basedOn w:val="Normal"/>
    <w:rsid w:val="002A4A73"/>
    <w:pPr>
      <w:autoSpaceDE w:val="0"/>
      <w:autoSpaceDN w:val="0"/>
      <w:ind w:left="839" w:hanging="839"/>
      <w:jc w:val="center"/>
    </w:pPr>
    <w:rPr>
      <w:rFonts w:ascii="Square721 Cn BT" w:hAnsi="Square721 Cn BT" w:cs="Arial"/>
      <w:b/>
      <w:bCs/>
      <w:smallCaps/>
      <w:szCs w:val="24"/>
      <w:lang w:val="es-ES"/>
    </w:rPr>
  </w:style>
  <w:style w:type="paragraph" w:styleId="Sinespaciado">
    <w:name w:val="No Spacing"/>
    <w:uiPriority w:val="1"/>
    <w:qFormat/>
    <w:rsid w:val="000353D4"/>
    <w:rPr>
      <w:rFonts w:ascii="Arial" w:hAnsi="Arial"/>
      <w:sz w:val="22"/>
      <w:lang w:val="es-CO"/>
    </w:rPr>
  </w:style>
  <w:style w:type="paragraph" w:styleId="Descripcin">
    <w:name w:val="caption"/>
    <w:basedOn w:val="Normal"/>
    <w:next w:val="Normal"/>
    <w:unhideWhenUsed/>
    <w:qFormat/>
    <w:rsid w:val="006940BD"/>
    <w:pPr>
      <w:spacing w:after="200"/>
    </w:pPr>
    <w:rPr>
      <w:b/>
      <w:bCs/>
      <w:color w:val="4F81BD"/>
      <w:sz w:val="18"/>
      <w:szCs w:val="18"/>
    </w:rPr>
  </w:style>
  <w:style w:type="character" w:customStyle="1" w:styleId="Figuras">
    <w:name w:val="Figuras"/>
    <w:rsid w:val="0024595C"/>
    <w:rPr>
      <w:b/>
      <w:bCs/>
      <w:smallCaps/>
    </w:rPr>
  </w:style>
  <w:style w:type="paragraph" w:customStyle="1" w:styleId="Estilo10ptJustificado">
    <w:name w:val="Estilo 10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Ttulo211ptSinCursivaVersalesJustificadoAntes">
    <w:name w:val="Estilo Título 2 + 11 pt Sin Cursiva Versales Justificado Antes: ..."/>
    <w:basedOn w:val="Ttulo2"/>
    <w:rsid w:val="0024595C"/>
    <w:pPr>
      <w:keepNext w:val="0"/>
      <w:tabs>
        <w:tab w:val="num" w:pos="765"/>
      </w:tabs>
      <w:autoSpaceDE w:val="0"/>
      <w:autoSpaceDN w:val="0"/>
      <w:ind w:left="765" w:hanging="720"/>
    </w:pPr>
    <w:rPr>
      <w:rFonts w:ascii="Arial Negrita" w:hAnsi="Arial Negrita" w:cs="Arial Negrita"/>
      <w:bCs/>
      <w:i/>
      <w:iCs/>
      <w:sz w:val="22"/>
      <w:szCs w:val="22"/>
      <w:lang w:val="es-CO"/>
    </w:rPr>
  </w:style>
  <w:style w:type="paragraph" w:customStyle="1" w:styleId="Titulo7RefTabyFig">
    <w:name w:val="Titulo 7 Ref Tab y Fig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ReferenciaTablasyFiguras">
    <w:name w:val="Referencia Tablas y Figuras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7">
    <w:name w:val="Titulo 7"/>
    <w:basedOn w:val="Ttulo8"/>
    <w:rsid w:val="0024595C"/>
    <w:pPr>
      <w:keepNext/>
      <w:tabs>
        <w:tab w:val="num" w:pos="1440"/>
      </w:tabs>
      <w:autoSpaceDE w:val="0"/>
      <w:autoSpaceDN w:val="0"/>
      <w:spacing w:before="0" w:after="0"/>
    </w:pPr>
    <w:rPr>
      <w:rFonts w:ascii="Arial Negrita" w:hAnsi="Arial Negrita" w:cs="Arial Negrita"/>
      <w:b/>
      <w:bCs/>
      <w:i w:val="0"/>
      <w:iCs w:val="0"/>
      <w:smallCaps/>
      <w:sz w:val="20"/>
      <w:szCs w:val="20"/>
      <w:lang w:val="es-ES_tradnl"/>
    </w:rPr>
  </w:style>
  <w:style w:type="paragraph" w:customStyle="1" w:styleId="Referencias">
    <w:name w:val="Referencias"/>
    <w:basedOn w:val="Normal"/>
    <w:next w:val="Normal"/>
    <w:rsid w:val="0024595C"/>
    <w:pPr>
      <w:autoSpaceDE w:val="0"/>
      <w:autoSpaceDN w:val="0"/>
    </w:pPr>
    <w:rPr>
      <w:rFonts w:ascii="Arial Negrita" w:hAnsi="Arial Negrita" w:cs="Arial Negrita"/>
      <w:b/>
      <w:bCs/>
      <w:smallCaps/>
    </w:rPr>
  </w:style>
  <w:style w:type="paragraph" w:customStyle="1" w:styleId="PiedeFotos">
    <w:name w:val="Pie de Fotos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paragraph" w:customStyle="1" w:styleId="ReferenciasCar">
    <w:name w:val="Referencias Car"/>
    <w:basedOn w:val="Normal"/>
    <w:next w:val="Normal"/>
    <w:rsid w:val="0024595C"/>
    <w:pPr>
      <w:autoSpaceDE w:val="0"/>
      <w:autoSpaceDN w:val="0"/>
    </w:pPr>
    <w:rPr>
      <w:rFonts w:cs="Arial"/>
      <w:b/>
      <w:bCs/>
      <w:smallCaps/>
    </w:rPr>
  </w:style>
  <w:style w:type="paragraph" w:customStyle="1" w:styleId="Titulo1">
    <w:name w:val="Titulo 1"/>
    <w:basedOn w:val="Normal"/>
    <w:rsid w:val="0024595C"/>
    <w:pPr>
      <w:pBdr>
        <w:bottom w:val="thinThickLargeGap" w:sz="24" w:space="1" w:color="auto"/>
      </w:pBdr>
      <w:autoSpaceDE w:val="0"/>
      <w:autoSpaceDN w:val="0"/>
    </w:pPr>
    <w:rPr>
      <w:rFonts w:cs="Arial"/>
      <w:b/>
      <w:bCs/>
      <w:smallCaps/>
      <w:sz w:val="28"/>
      <w:szCs w:val="28"/>
    </w:rPr>
  </w:style>
  <w:style w:type="paragraph" w:customStyle="1" w:styleId="Titulo2">
    <w:name w:val="Titulo 2"/>
    <w:basedOn w:val="Normal"/>
    <w:next w:val="Normal"/>
    <w:autoRedefine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noProof/>
      <w:szCs w:val="22"/>
      <w:lang w:val="en-US"/>
    </w:rPr>
  </w:style>
  <w:style w:type="paragraph" w:customStyle="1" w:styleId="Titulo3">
    <w:name w:val="Titulo 3"/>
    <w:basedOn w:val="Normal"/>
    <w:next w:val="Normal"/>
    <w:rsid w:val="0024595C"/>
    <w:pPr>
      <w:tabs>
        <w:tab w:val="num" w:pos="720"/>
      </w:tabs>
      <w:autoSpaceDE w:val="0"/>
      <w:autoSpaceDN w:val="0"/>
      <w:ind w:left="720" w:hanging="720"/>
    </w:pPr>
    <w:rPr>
      <w:rFonts w:cs="Arial"/>
      <w:b/>
      <w:bCs/>
      <w:smallCaps/>
      <w:szCs w:val="22"/>
      <w:u w:val="single"/>
    </w:rPr>
  </w:style>
  <w:style w:type="paragraph" w:customStyle="1" w:styleId="Titulo4">
    <w:name w:val="Titulo 4"/>
    <w:basedOn w:val="Normal"/>
    <w:next w:val="Normal"/>
    <w:autoRedefine/>
    <w:rsid w:val="00112AB1"/>
    <w:pPr>
      <w:numPr>
        <w:numId w:val="37"/>
      </w:numPr>
      <w:autoSpaceDE w:val="0"/>
      <w:autoSpaceDN w:val="0"/>
    </w:pPr>
    <w:rPr>
      <w:rFonts w:cs="Arial"/>
      <w:b/>
      <w:bCs/>
      <w:smallCaps/>
      <w:lang w:val="es-ES"/>
    </w:rPr>
  </w:style>
  <w:style w:type="paragraph" w:customStyle="1" w:styleId="Titulo5">
    <w:name w:val="Titulo 5"/>
    <w:basedOn w:val="Normal"/>
    <w:autoRedefine/>
    <w:rsid w:val="0024595C"/>
    <w:pPr>
      <w:tabs>
        <w:tab w:val="num" w:pos="340"/>
      </w:tabs>
      <w:autoSpaceDE w:val="0"/>
      <w:autoSpaceDN w:val="0"/>
      <w:ind w:left="340" w:hanging="340"/>
    </w:pPr>
    <w:rPr>
      <w:rFonts w:cs="Arial"/>
      <w:b/>
      <w:bCs/>
      <w:smallCaps/>
    </w:rPr>
  </w:style>
  <w:style w:type="paragraph" w:customStyle="1" w:styleId="Titulo6TablasyFiguras">
    <w:name w:val="Titulo 6 Tablas y Figuras"/>
    <w:basedOn w:val="Normal"/>
    <w:autoRedefine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Cs w:val="22"/>
    </w:rPr>
  </w:style>
  <w:style w:type="paragraph" w:customStyle="1" w:styleId="Ttulo46111">
    <w:name w:val="Título4 6.1.1.1"/>
    <w:basedOn w:val="Normal"/>
    <w:next w:val="Normal"/>
    <w:rsid w:val="0024595C"/>
    <w:pPr>
      <w:tabs>
        <w:tab w:val="num" w:pos="405"/>
      </w:tabs>
      <w:autoSpaceDE w:val="0"/>
      <w:autoSpaceDN w:val="0"/>
      <w:ind w:left="405" w:hanging="360"/>
    </w:pPr>
    <w:rPr>
      <w:rFonts w:cs="Arial"/>
      <w:smallCaps/>
      <w:szCs w:val="22"/>
    </w:rPr>
  </w:style>
  <w:style w:type="paragraph" w:customStyle="1" w:styleId="TituloTablas">
    <w:name w:val="Titulo Tablas"/>
    <w:basedOn w:val="Ttulo6"/>
    <w:rsid w:val="0024595C"/>
    <w:pPr>
      <w:keepNext w:val="0"/>
      <w:keepLines w:val="0"/>
      <w:numPr>
        <w:ilvl w:val="0"/>
        <w:numId w:val="0"/>
      </w:numPr>
      <w:tabs>
        <w:tab w:val="num" w:pos="360"/>
      </w:tabs>
      <w:autoSpaceDE w:val="0"/>
      <w:autoSpaceDN w:val="0"/>
      <w:spacing w:before="0"/>
      <w:ind w:left="360" w:hanging="360"/>
    </w:pPr>
    <w:rPr>
      <w:rFonts w:ascii="Arial Negrita" w:hAnsi="Arial Negrita" w:cs="Arial Negrita"/>
      <w:b/>
      <w:bCs/>
      <w:i w:val="0"/>
      <w:iCs w:val="0"/>
      <w:smallCaps/>
      <w:color w:val="auto"/>
    </w:rPr>
  </w:style>
  <w:style w:type="paragraph" w:customStyle="1" w:styleId="TituloTablasD-2">
    <w:name w:val="Titulo Tablas D-2"/>
    <w:basedOn w:val="Normal"/>
    <w:rsid w:val="0024595C"/>
    <w:pPr>
      <w:autoSpaceDE w:val="0"/>
      <w:autoSpaceDN w:val="0"/>
      <w:spacing w:before="20" w:after="20"/>
      <w:jc w:val="center"/>
    </w:pPr>
    <w:rPr>
      <w:rFonts w:cs="Arial"/>
      <w:b/>
      <w:bCs/>
      <w:smallCaps/>
      <w:szCs w:val="22"/>
    </w:rPr>
  </w:style>
  <w:style w:type="paragraph" w:customStyle="1" w:styleId="EstiloArialJustificado">
    <w:name w:val="Estilo Arial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Estilo12ptJustificado">
    <w:name w:val="Estilo 12 pt Justificado"/>
    <w:basedOn w:val="Normal"/>
    <w:rsid w:val="0024595C"/>
    <w:pPr>
      <w:autoSpaceDE w:val="0"/>
      <w:autoSpaceDN w:val="0"/>
    </w:pPr>
    <w:rPr>
      <w:rFonts w:cs="Arial"/>
    </w:rPr>
  </w:style>
  <w:style w:type="paragraph" w:customStyle="1" w:styleId="Titulo7Referencias">
    <w:name w:val="Titulo 7 Referencias"/>
    <w:basedOn w:val="Normal"/>
    <w:next w:val="Normal"/>
    <w:rsid w:val="0024595C"/>
    <w:pPr>
      <w:autoSpaceDE w:val="0"/>
      <w:autoSpaceDN w:val="0"/>
      <w:outlineLvl w:val="6"/>
    </w:pPr>
    <w:rPr>
      <w:rFonts w:cs="Arial"/>
      <w:b/>
      <w:bCs/>
      <w:smallCaps/>
    </w:rPr>
  </w:style>
  <w:style w:type="character" w:customStyle="1" w:styleId="Ttulo7Car1">
    <w:name w:val="Título 7 Car1"/>
    <w:rsid w:val="0024595C"/>
    <w:rPr>
      <w:rFonts w:ascii="Arial Negrita" w:hAnsi="Arial Negrita" w:cs="Arial Negrita"/>
      <w:b/>
      <w:bCs/>
      <w:smallCaps/>
      <w:lang w:val="es-CO"/>
    </w:rPr>
  </w:style>
  <w:style w:type="paragraph" w:customStyle="1" w:styleId="Titulo8vieta">
    <w:name w:val="Titulo 8 viñeta"/>
    <w:basedOn w:val="Ttulo8"/>
    <w:rsid w:val="0024595C"/>
    <w:pPr>
      <w:numPr>
        <w:ilvl w:val="0"/>
        <w:numId w:val="0"/>
      </w:numPr>
      <w:tabs>
        <w:tab w:val="num" w:pos="357"/>
      </w:tabs>
      <w:autoSpaceDE w:val="0"/>
      <w:autoSpaceDN w:val="0"/>
      <w:spacing w:before="0" w:after="0"/>
      <w:ind w:left="357" w:hanging="357"/>
    </w:pPr>
    <w:rPr>
      <w:rFonts w:ascii="Arial Negrita" w:hAnsi="Arial Negrita" w:cs="Arial Negrita"/>
      <w:b/>
      <w:bCs/>
      <w:i w:val="0"/>
      <w:iCs w:val="0"/>
      <w:smallCaps/>
      <w:sz w:val="20"/>
      <w:szCs w:val="20"/>
    </w:rPr>
  </w:style>
  <w:style w:type="character" w:customStyle="1" w:styleId="Titulo7ReferenciasCar1">
    <w:name w:val="Titulo 7 Referencias Car1"/>
    <w:rsid w:val="0024595C"/>
    <w:rPr>
      <w:rFonts w:ascii="Arial Negrita" w:hAnsi="Arial Negrita" w:cs="Arial Negrita"/>
      <w:b/>
      <w:bCs/>
      <w:smallCaps/>
      <w:lang w:val="es-ES"/>
    </w:rPr>
  </w:style>
  <w:style w:type="character" w:styleId="Hipervnculo">
    <w:name w:val="Hyperlink"/>
    <w:uiPriority w:val="99"/>
    <w:rsid w:val="0024595C"/>
    <w:rPr>
      <w:color w:val="0000FF"/>
      <w:u w:val="single"/>
    </w:rPr>
  </w:style>
  <w:style w:type="character" w:styleId="Hipervnculovisitado">
    <w:name w:val="FollowedHyperlink"/>
    <w:rsid w:val="0024595C"/>
    <w:rPr>
      <w:color w:val="800080"/>
      <w:u w:val="single"/>
    </w:rPr>
  </w:style>
  <w:style w:type="character" w:customStyle="1" w:styleId="NormalCar">
    <w:name w:val="Normal Car"/>
    <w:rsid w:val="0024595C"/>
    <w:rPr>
      <w:rFonts w:ascii="Arial" w:hAnsi="Arial" w:cs="Arial"/>
      <w:lang w:val="es-CO"/>
    </w:rPr>
  </w:style>
  <w:style w:type="paragraph" w:customStyle="1" w:styleId="NormalCarCarCar">
    <w:name w:val="Normal Car Car Car"/>
    <w:basedOn w:val="Normal"/>
    <w:rsid w:val="0024595C"/>
    <w:pPr>
      <w:autoSpaceDE w:val="0"/>
      <w:autoSpaceDN w:val="0"/>
    </w:pPr>
    <w:rPr>
      <w:rFonts w:cs="Arial"/>
      <w:szCs w:val="22"/>
    </w:rPr>
  </w:style>
  <w:style w:type="character" w:customStyle="1" w:styleId="NormalCarCarCarCar">
    <w:name w:val="Normal Car Car Car Car"/>
    <w:rsid w:val="0024595C"/>
    <w:rPr>
      <w:rFonts w:ascii="Arial" w:hAnsi="Arial" w:cs="Arial"/>
      <w:sz w:val="22"/>
      <w:szCs w:val="22"/>
      <w:lang w:val="es-CO"/>
    </w:rPr>
  </w:style>
  <w:style w:type="character" w:styleId="Nmerodepgina">
    <w:name w:val="page number"/>
    <w:basedOn w:val="Fuentedeprrafopredeter"/>
    <w:rsid w:val="0024595C"/>
  </w:style>
  <w:style w:type="paragraph" w:customStyle="1" w:styleId="PiedeFotosCarCar1CarCar">
    <w:name w:val="Pie de Fotos Car Car1 Car Car"/>
    <w:basedOn w:val="Normal"/>
    <w:rsid w:val="0024595C"/>
    <w:pPr>
      <w:autoSpaceDE w:val="0"/>
      <w:autoSpaceDN w:val="0"/>
    </w:pPr>
    <w:rPr>
      <w:rFonts w:cs="Arial"/>
      <w:b/>
      <w:bCs/>
      <w:smallCaps/>
      <w:sz w:val="16"/>
      <w:szCs w:val="16"/>
    </w:rPr>
  </w:style>
  <w:style w:type="character" w:customStyle="1" w:styleId="PiedeFotosCarCar1CarCarCar">
    <w:name w:val="Pie de Fotos Car Car1 Car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PiedeFotosCar1CarCar">
    <w:name w:val="Pie de Fotos Car1 Car Car"/>
    <w:rsid w:val="0024595C"/>
    <w:rPr>
      <w:rFonts w:ascii="Arial" w:hAnsi="Arial" w:cs="Arial"/>
      <w:b/>
      <w:bCs/>
      <w:smallCaps/>
      <w:sz w:val="16"/>
      <w:szCs w:val="16"/>
      <w:lang w:val="es-CO"/>
    </w:rPr>
  </w:style>
  <w:style w:type="character" w:customStyle="1" w:styleId="RefTablasFigFoto">
    <w:name w:val="Ref  Tablas. Fig. Foto"/>
    <w:rsid w:val="0024595C"/>
    <w:rPr>
      <w:rFonts w:ascii="Arial" w:hAnsi="Arial" w:cs="Arial"/>
      <w:b/>
      <w:bCs/>
      <w:smallCaps/>
      <w:color w:val="auto"/>
      <w:sz w:val="20"/>
      <w:szCs w:val="20"/>
    </w:rPr>
  </w:style>
  <w:style w:type="paragraph" w:customStyle="1" w:styleId="Sangradet">
    <w:name w:val="Sangría de t"/>
    <w:aliases w:val="independiente"/>
    <w:basedOn w:val="Normal"/>
    <w:rsid w:val="0024595C"/>
    <w:pPr>
      <w:widowControl w:val="0"/>
      <w:autoSpaceDE w:val="0"/>
      <w:autoSpaceDN w:val="0"/>
    </w:pPr>
    <w:rPr>
      <w:rFonts w:cs="Arial"/>
      <w:szCs w:val="22"/>
    </w:rPr>
  </w:style>
  <w:style w:type="paragraph" w:customStyle="1" w:styleId="Sangradetindependiente">
    <w:name w:val="SangrÌa de t. independiente"/>
    <w:basedOn w:val="Normal"/>
    <w:rsid w:val="0024595C"/>
    <w:pPr>
      <w:tabs>
        <w:tab w:val="left" w:pos="-720"/>
      </w:tabs>
      <w:autoSpaceDE w:val="0"/>
      <w:autoSpaceDN w:val="0"/>
    </w:pPr>
    <w:rPr>
      <w:rFonts w:cs="Arial"/>
      <w:szCs w:val="22"/>
    </w:rPr>
  </w:style>
  <w:style w:type="paragraph" w:styleId="Subttulo">
    <w:name w:val="Subtitle"/>
    <w:basedOn w:val="Normal"/>
    <w:link w:val="SubttuloCar"/>
    <w:qFormat/>
    <w:rsid w:val="0024595C"/>
    <w:pPr>
      <w:widowControl w:val="0"/>
      <w:autoSpaceDE w:val="0"/>
      <w:autoSpaceDN w:val="0"/>
      <w:jc w:val="center"/>
    </w:pPr>
    <w:rPr>
      <w:rFonts w:cs="Arial"/>
      <w:b/>
      <w:bCs/>
      <w:sz w:val="26"/>
      <w:szCs w:val="26"/>
      <w:lang w:val="es-ES"/>
    </w:rPr>
  </w:style>
  <w:style w:type="character" w:customStyle="1" w:styleId="SubttuloCar">
    <w:name w:val="Subtítulo Car"/>
    <w:link w:val="Subttulo"/>
    <w:rsid w:val="0024595C"/>
    <w:rPr>
      <w:rFonts w:ascii="Arial" w:hAnsi="Arial" w:cs="Arial"/>
      <w:b/>
      <w:bCs/>
      <w:sz w:val="26"/>
      <w:szCs w:val="26"/>
    </w:rPr>
  </w:style>
  <w:style w:type="paragraph" w:customStyle="1" w:styleId="Tabla">
    <w:name w:val="Tabla"/>
    <w:basedOn w:val="Normal"/>
    <w:rsid w:val="0024595C"/>
    <w:pPr>
      <w:autoSpaceDE w:val="0"/>
      <w:autoSpaceDN w:val="0"/>
      <w:spacing w:before="40" w:after="40"/>
      <w:jc w:val="center"/>
    </w:pPr>
    <w:rPr>
      <w:rFonts w:cs="Arial"/>
      <w:sz w:val="16"/>
      <w:szCs w:val="16"/>
      <w:lang w:val="es-ES"/>
    </w:rPr>
  </w:style>
  <w:style w:type="paragraph" w:styleId="Textodebloque">
    <w:name w:val="Block Text"/>
    <w:basedOn w:val="Normal"/>
    <w:rsid w:val="0024595C"/>
    <w:pPr>
      <w:autoSpaceDE w:val="0"/>
      <w:autoSpaceDN w:val="0"/>
      <w:ind w:left="567" w:right="620"/>
    </w:pPr>
    <w:rPr>
      <w:rFonts w:cs="Arial"/>
      <w:i/>
      <w:iCs/>
      <w:sz w:val="14"/>
      <w:szCs w:val="14"/>
    </w:rPr>
  </w:style>
  <w:style w:type="character" w:customStyle="1" w:styleId="TextonotaalfinalCar">
    <w:name w:val="Texto nota al final Car"/>
    <w:link w:val="Textonotaalfinal"/>
    <w:semiHidden/>
    <w:rsid w:val="0024595C"/>
    <w:rPr>
      <w:rFonts w:ascii="Palatino" w:hAnsi="Palatino" w:cs="Palatino"/>
      <w:lang w:val="es-CO"/>
    </w:rPr>
  </w:style>
  <w:style w:type="paragraph" w:styleId="Textonotaalfinal">
    <w:name w:val="endnote text"/>
    <w:basedOn w:val="Normal"/>
    <w:link w:val="TextonotaalfinalCar"/>
    <w:semiHidden/>
    <w:rsid w:val="0024595C"/>
    <w:pPr>
      <w:autoSpaceDE w:val="0"/>
      <w:autoSpaceDN w:val="0"/>
    </w:pPr>
    <w:rPr>
      <w:rFonts w:ascii="Palatino" w:hAnsi="Palatino" w:cs="Palatino"/>
    </w:rPr>
  </w:style>
  <w:style w:type="paragraph" w:styleId="Textosinformato">
    <w:name w:val="Plain Text"/>
    <w:basedOn w:val="Normal"/>
    <w:link w:val="TextosinformatoCar"/>
    <w:rsid w:val="0024595C"/>
    <w:pPr>
      <w:autoSpaceDE w:val="0"/>
      <w:autoSpaceDN w:val="0"/>
    </w:pPr>
    <w:rPr>
      <w:rFonts w:ascii="Courier New" w:hAnsi="Courier New" w:cs="Courier New"/>
      <w:lang w:val="es-ES"/>
    </w:rPr>
  </w:style>
  <w:style w:type="character" w:customStyle="1" w:styleId="TextosinformatoCar">
    <w:name w:val="Texto sin formato Car"/>
    <w:link w:val="Textosinformato"/>
    <w:rsid w:val="0024595C"/>
    <w:rPr>
      <w:rFonts w:ascii="Courier New" w:hAnsi="Courier New" w:cs="Courier New"/>
    </w:rPr>
  </w:style>
  <w:style w:type="paragraph" w:styleId="Ttulo">
    <w:name w:val="Title"/>
    <w:basedOn w:val="Normal"/>
    <w:link w:val="TtuloCar"/>
    <w:qFormat/>
    <w:rsid w:val="0024595C"/>
    <w:pPr>
      <w:autoSpaceDE w:val="0"/>
      <w:autoSpaceDN w:val="0"/>
      <w:jc w:val="center"/>
    </w:pPr>
    <w:rPr>
      <w:rFonts w:ascii="Arial Negrita" w:hAnsi="Arial Negrita" w:cs="Arial Negrita"/>
      <w:b/>
      <w:bCs/>
      <w:smallCaps/>
      <w:sz w:val="30"/>
      <w:szCs w:val="30"/>
    </w:rPr>
  </w:style>
  <w:style w:type="character" w:customStyle="1" w:styleId="TtuloCar">
    <w:name w:val="Título Car"/>
    <w:link w:val="Ttulo"/>
    <w:rsid w:val="0024595C"/>
    <w:rPr>
      <w:rFonts w:ascii="Arial Negrita" w:hAnsi="Arial Negrita" w:cs="Arial Negrita"/>
      <w:b/>
      <w:bCs/>
      <w:smallCaps/>
      <w:sz w:val="30"/>
      <w:szCs w:val="30"/>
      <w:lang w:val="es-CO"/>
    </w:rPr>
  </w:style>
  <w:style w:type="character" w:customStyle="1" w:styleId="Titulo3Car">
    <w:name w:val="Titulo 3 Car"/>
    <w:rsid w:val="0024595C"/>
    <w:rPr>
      <w:rFonts w:ascii="Arial" w:hAnsi="Arial" w:cs="Arial"/>
      <w:b/>
      <w:bCs/>
      <w:smallCaps/>
      <w:sz w:val="22"/>
      <w:szCs w:val="22"/>
      <w:u w:val="single"/>
      <w:lang w:val="es-CO"/>
    </w:rPr>
  </w:style>
  <w:style w:type="character" w:customStyle="1" w:styleId="Ttulo5CarCar">
    <w:name w:val="Título 5 Car Car"/>
    <w:rsid w:val="0024595C"/>
    <w:rPr>
      <w:rFonts w:ascii="Arial Negrita" w:hAnsi="Arial Negrita" w:cs="Arial Negrita"/>
      <w:b/>
      <w:bCs/>
      <w:smallCaps/>
      <w:sz w:val="22"/>
      <w:szCs w:val="22"/>
      <w:lang w:val="es-CO"/>
    </w:rPr>
  </w:style>
  <w:style w:type="paragraph" w:customStyle="1" w:styleId="Titulo6TablasyFigurasCar">
    <w:name w:val="Titulo 6 Tablas y Figuras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">
    <w:name w:val="Titulo 6 Tablas y Figuras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paragraph" w:customStyle="1" w:styleId="Titulo6TablasyFigurasCarCarCarCar">
    <w:name w:val="Titulo 6 Tablas y Figuras Car Car Car Car"/>
    <w:basedOn w:val="Normal"/>
    <w:rsid w:val="0024595C"/>
    <w:pPr>
      <w:autoSpaceDE w:val="0"/>
      <w:autoSpaceDN w:val="0"/>
      <w:jc w:val="center"/>
    </w:pPr>
    <w:rPr>
      <w:rFonts w:cs="Arial"/>
      <w:b/>
      <w:bCs/>
      <w:smallCaps/>
      <w:szCs w:val="22"/>
    </w:rPr>
  </w:style>
  <w:style w:type="character" w:customStyle="1" w:styleId="Titulo6TablasyFigurasCarCarCarCarCar">
    <w:name w:val="Titulo 6 Tablas y Figuras Car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itulo6TablasyFigurasCarCar1">
    <w:name w:val="Titulo 6 Tablas y Figuras Car Car1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character" w:customStyle="1" w:styleId="Ttulo7CarCar">
    <w:name w:val="Título 7 Car Car"/>
    <w:aliases w:val="Título 7 Car1 Car Car"/>
    <w:rsid w:val="0024595C"/>
    <w:rPr>
      <w:rFonts w:ascii="Arial Negrita" w:hAnsi="Arial Negrita" w:cs="Arial Negrita"/>
      <w:b/>
      <w:bCs/>
      <w:smallCaps/>
      <w:lang w:val="es-CO"/>
    </w:rPr>
  </w:style>
  <w:style w:type="character" w:customStyle="1" w:styleId="Titulo7ReferenciasCarCarCarCar">
    <w:name w:val="Titulo 7 Referencias Car Car Car Car"/>
    <w:rsid w:val="0024595C"/>
    <w:rPr>
      <w:rFonts w:ascii="Arial" w:hAnsi="Arial" w:cs="Arial"/>
      <w:b/>
      <w:bCs/>
      <w:smallCaps/>
      <w:sz w:val="22"/>
      <w:szCs w:val="22"/>
      <w:lang w:val="es-CO"/>
    </w:rPr>
  </w:style>
  <w:style w:type="paragraph" w:customStyle="1" w:styleId="Titulo7ReferenciasCarCarCarCar1CarCar">
    <w:name w:val="Titulo 7 Referencias Car Car Car Car1 Car Car"/>
    <w:basedOn w:val="Normal"/>
    <w:next w:val="Normal"/>
    <w:rsid w:val="0024595C"/>
    <w:pPr>
      <w:autoSpaceDE w:val="0"/>
      <w:autoSpaceDN w:val="0"/>
      <w:outlineLvl w:val="6"/>
    </w:pPr>
    <w:rPr>
      <w:rFonts w:ascii="Arial Negrita" w:hAnsi="Arial Negrita" w:cs="Arial Negrita"/>
      <w:b/>
      <w:bCs/>
      <w:smallCaps/>
      <w:noProof/>
      <w:lang w:val="en-US"/>
    </w:rPr>
  </w:style>
  <w:style w:type="character" w:customStyle="1" w:styleId="Titulo7ReferenciasCarCarCarCar1CarCarCar">
    <w:name w:val="Titulo 7 Referencias Car Car Car Car1 Car Car Car"/>
    <w:rsid w:val="0024595C"/>
    <w:rPr>
      <w:rFonts w:ascii="Arial Negrita" w:hAnsi="Arial Negrita" w:cs="Arial Negrita"/>
      <w:b/>
      <w:bCs/>
      <w:smallCaps/>
      <w:noProof/>
    </w:rPr>
  </w:style>
  <w:style w:type="character" w:customStyle="1" w:styleId="grey">
    <w:name w:val="grey"/>
    <w:basedOn w:val="Fuentedeprrafopredeter"/>
    <w:rsid w:val="0024595C"/>
  </w:style>
  <w:style w:type="paragraph" w:styleId="NormalWeb">
    <w:name w:val="Normal (Web)"/>
    <w:basedOn w:val="Normal"/>
    <w:uiPriority w:val="99"/>
    <w:semiHidden/>
    <w:unhideWhenUsed/>
    <w:rsid w:val="00B63EA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09519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9519D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rsid w:val="00024312"/>
    <w:pPr>
      <w:spacing w:before="40" w:after="40"/>
    </w:pPr>
    <w:rPr>
      <w:rFonts w:cs="Arial"/>
      <w:szCs w:val="24"/>
      <w:lang w:val="es-ES"/>
    </w:rPr>
  </w:style>
  <w:style w:type="paragraph" w:customStyle="1" w:styleId="xl54">
    <w:name w:val="xl54"/>
    <w:basedOn w:val="Normal"/>
    <w:rsid w:val="005A476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ouvenir Lt BT" w:hAnsi="Souvenir Lt BT"/>
      <w:b/>
      <w:bCs/>
      <w:sz w:val="24"/>
      <w:szCs w:val="24"/>
      <w:lang w:val="es-ES"/>
    </w:rPr>
  </w:style>
  <w:style w:type="paragraph" w:customStyle="1" w:styleId="CPANormal">
    <w:name w:val="CPA Normal"/>
    <w:basedOn w:val="Normal"/>
    <w:autoRedefine/>
    <w:rsid w:val="005A4766"/>
    <w:rPr>
      <w:rFonts w:ascii="Square721 Cn BT" w:hAnsi="Square721 Cn BT" w:cs="Arial"/>
      <w:bCs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EE5DDC"/>
    <w:rPr>
      <w:rFonts w:ascii="Arial" w:hAnsi="Arial"/>
      <w:b/>
    </w:rPr>
  </w:style>
  <w:style w:type="character" w:customStyle="1" w:styleId="apple-style-span">
    <w:name w:val="apple-style-span"/>
    <w:basedOn w:val="Fuentedeprrafopredeter"/>
    <w:rsid w:val="00644CAD"/>
  </w:style>
  <w:style w:type="character" w:customStyle="1" w:styleId="apple-converted-space">
    <w:name w:val="apple-converted-space"/>
    <w:basedOn w:val="Fuentedeprrafopredeter"/>
    <w:rsid w:val="00644CAD"/>
  </w:style>
  <w:style w:type="character" w:customStyle="1" w:styleId="PiedepginaCar">
    <w:name w:val="Pie de página Car"/>
    <w:aliases w:val="Referencia de Documento Car,pie de página Car,Bas de page Car"/>
    <w:basedOn w:val="Fuentedeprrafopredeter"/>
    <w:link w:val="Piedepgina"/>
    <w:uiPriority w:val="99"/>
    <w:rsid w:val="00471353"/>
    <w:rPr>
      <w:rFonts w:ascii="Arial" w:hAnsi="Arial"/>
      <w:sz w:val="18"/>
    </w:rPr>
  </w:style>
  <w:style w:type="character" w:customStyle="1" w:styleId="ecxapple-style-span">
    <w:name w:val="ecxapple-style-span"/>
    <w:basedOn w:val="Fuentedeprrafopredeter"/>
    <w:rsid w:val="00BC015F"/>
  </w:style>
  <w:style w:type="paragraph" w:customStyle="1" w:styleId="TABLASS">
    <w:name w:val="TABLASS"/>
    <w:basedOn w:val="Normal"/>
    <w:qFormat/>
    <w:rsid w:val="005E33D1"/>
    <w:pPr>
      <w:numPr>
        <w:numId w:val="30"/>
      </w:numPr>
      <w:ind w:left="0" w:firstLine="0"/>
      <w:jc w:val="center"/>
    </w:pPr>
    <w:rPr>
      <w:b/>
      <w:sz w:val="18"/>
    </w:rPr>
  </w:style>
  <w:style w:type="paragraph" w:customStyle="1" w:styleId="FIGURASS">
    <w:name w:val="FIGURASS"/>
    <w:basedOn w:val="Encabezado"/>
    <w:qFormat/>
    <w:rsid w:val="005E33D1"/>
    <w:pPr>
      <w:numPr>
        <w:numId w:val="44"/>
      </w:numPr>
      <w:jc w:val="center"/>
    </w:pPr>
    <w:rPr>
      <w:rFonts w:cs="Arial"/>
      <w:b/>
      <w:noProof/>
      <w:sz w:val="18"/>
      <w:lang w:eastAsia="es-CO"/>
    </w:rPr>
  </w:style>
  <w:style w:type="paragraph" w:customStyle="1" w:styleId="TITULO">
    <w:name w:val="TITULO"/>
    <w:basedOn w:val="Normal"/>
    <w:rsid w:val="00857326"/>
    <w:pPr>
      <w:snapToGrid w:val="0"/>
      <w:jc w:val="center"/>
    </w:pPr>
    <w:rPr>
      <w:rFonts w:ascii="Times" w:hAnsi="Times"/>
      <w:b/>
      <w:sz w:val="28"/>
      <w:lang w:eastAsia="en-US"/>
    </w:rPr>
  </w:style>
  <w:style w:type="paragraph" w:customStyle="1" w:styleId="ecxmsonormal">
    <w:name w:val="ecxmsonormal"/>
    <w:basedOn w:val="Normal"/>
    <w:rsid w:val="007B232E"/>
    <w:pPr>
      <w:spacing w:after="324"/>
      <w:jc w:val="left"/>
    </w:pPr>
    <w:rPr>
      <w:rFonts w:ascii="Times New Roman" w:hAnsi="Times New Roman"/>
      <w:sz w:val="24"/>
      <w:szCs w:val="24"/>
      <w:lang w:val="es-ES"/>
    </w:rPr>
  </w:style>
  <w:style w:type="paragraph" w:customStyle="1" w:styleId="Encabezado2">
    <w:name w:val="Encabezado 2"/>
    <w:basedOn w:val="Encabezado"/>
    <w:qFormat/>
    <w:rsid w:val="00476327"/>
    <w:pPr>
      <w:spacing w:before="40" w:after="40"/>
      <w:jc w:val="center"/>
    </w:pPr>
    <w:rPr>
      <w:szCs w:val="22"/>
      <w:lang w:val="es-ES"/>
    </w:rPr>
  </w:style>
  <w:style w:type="paragraph" w:customStyle="1" w:styleId="Vieta2">
    <w:name w:val="Viñeta 2"/>
    <w:basedOn w:val="Normal"/>
    <w:link w:val="Vieta2Car"/>
    <w:qFormat/>
    <w:rsid w:val="00476327"/>
    <w:pPr>
      <w:numPr>
        <w:numId w:val="40"/>
      </w:numPr>
      <w:spacing w:before="120" w:after="120"/>
      <w:ind w:left="641" w:hanging="357"/>
    </w:pPr>
    <w:rPr>
      <w:szCs w:val="24"/>
      <w:lang w:val="es-ES"/>
    </w:rPr>
  </w:style>
  <w:style w:type="character" w:customStyle="1" w:styleId="Vieta2Car">
    <w:name w:val="Viñeta 2 Car"/>
    <w:link w:val="Vieta2"/>
    <w:rsid w:val="00476327"/>
    <w:rPr>
      <w:rFonts w:ascii="Arial" w:hAnsi="Arial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24312"/>
    <w:pPr>
      <w:keepLines/>
      <w:widowControl/>
      <w:numPr>
        <w:numId w:val="0"/>
      </w:numPr>
      <w:tabs>
        <w:tab w:val="clear" w:pos="0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Revisin">
    <w:name w:val="Revision"/>
    <w:hidden/>
    <w:uiPriority w:val="99"/>
    <w:semiHidden/>
    <w:rsid w:val="003F2149"/>
    <w:rPr>
      <w:rFonts w:ascii="Arial" w:hAnsi="Arial"/>
      <w:lang w:val="es-CO"/>
    </w:rPr>
  </w:style>
  <w:style w:type="character" w:customStyle="1" w:styleId="PrrafodelistaCar">
    <w:name w:val="Párrafo de lista Car"/>
    <w:aliases w:val="Bolita Car,BOLA Car,List Paragraph Car,Párrafo de lista3 Car,Párrafo de lista21 Car,BOLADEF Car,Párrafo de lista211 Car,Guión Car,Titulo 8 Car,bolita Car"/>
    <w:link w:val="Prrafodelista"/>
    <w:uiPriority w:val="1"/>
    <w:rsid w:val="00FF0ADE"/>
    <w:rPr>
      <w:rFonts w:ascii="Calibri" w:eastAsia="Calibri" w:hAnsi="Calibri"/>
      <w:szCs w:val="22"/>
      <w:lang w:val="es-CO" w:eastAsia="en-US"/>
    </w:rPr>
  </w:style>
  <w:style w:type="table" w:customStyle="1" w:styleId="Captulo8EIA-Fotografa1">
    <w:name w:val="Capítulo 8 EIA - Fotografía1"/>
    <w:basedOn w:val="Tablanormal"/>
    <w:next w:val="Tablaconcuadrcula"/>
    <w:uiPriority w:val="59"/>
    <w:qFormat/>
    <w:rsid w:val="00AD45BB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2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9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4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90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0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2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9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0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32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786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6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1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7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essig\Escritorio\S&#225;bado\PON%207-%20TANQUE%20AMORTIGUADOR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9E996-9D13-4994-9A90-0E8CF8AB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PON 7- TANQUE AMORTIGUADOR</Template>
  <TotalTime>4</TotalTime>
  <Pages>2</Pages>
  <Words>77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PGR OAM Anexo A- 10 MEDEVAC</vt:lpstr>
      <vt:lpstr>1</vt:lpstr>
    </vt:vector>
  </TitlesOfParts>
  <Company>PYSESS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PGR OAM Anexo A- 10 MEDEVAC</dc:title>
  <dc:subject>MEDEVAC</dc:subject>
  <dc:creator>Pysess</dc:creator>
  <cp:lastModifiedBy>Nunez Ayala, Leonardo</cp:lastModifiedBy>
  <cp:revision>6</cp:revision>
  <cp:lastPrinted>2011-03-02T17:21:00Z</cp:lastPrinted>
  <dcterms:created xsi:type="dcterms:W3CDTF">2023-03-18T01:30:00Z</dcterms:created>
  <dcterms:modified xsi:type="dcterms:W3CDTF">2023-03-18T01:53:00Z</dcterms:modified>
  <cp:version>1</cp:version>
</cp:coreProperties>
</file>